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3F83C8EC" w:rsidR="004F0988" w:rsidRPr="004A64F4" w:rsidRDefault="004F0988" w:rsidP="004D4213">
            <w:pPr>
              <w:pStyle w:val="ZA"/>
              <w:framePr w:w="0" w:hRule="auto" w:wrap="auto" w:vAnchor="margin" w:hAnchor="text" w:yAlign="inline"/>
            </w:pPr>
            <w:bookmarkStart w:id="0" w:name="page1"/>
            <w:bookmarkStart w:id="1" w:name="_GoBack"/>
            <w:bookmarkEnd w:id="1"/>
            <w:r w:rsidRPr="004A64F4">
              <w:rPr>
                <w:sz w:val="64"/>
              </w:rPr>
              <w:t xml:space="preserve">3GPP </w:t>
            </w:r>
            <w:bookmarkStart w:id="2" w:name="specType1"/>
            <w:r w:rsidR="0063543D" w:rsidRPr="004A64F4">
              <w:rPr>
                <w:sz w:val="64"/>
              </w:rPr>
              <w:t>TR</w:t>
            </w:r>
            <w:bookmarkEnd w:id="2"/>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3" w:name="specVersion"/>
            <w:r w:rsidR="001D041A" w:rsidRPr="004A64F4">
              <w:rPr>
                <w:rFonts w:hint="eastAsia"/>
                <w:lang w:eastAsia="zh-CN"/>
              </w:rPr>
              <w:t>0</w:t>
            </w:r>
            <w:r w:rsidRPr="004A64F4">
              <w:t>.</w:t>
            </w:r>
            <w:r w:rsidR="004D4213">
              <w:rPr>
                <w:rFonts w:hint="eastAsia"/>
                <w:lang w:eastAsia="zh-CN"/>
              </w:rPr>
              <w:t>5</w:t>
            </w:r>
            <w:r w:rsidRPr="004A64F4">
              <w:t>.</w:t>
            </w:r>
            <w:bookmarkEnd w:id="3"/>
            <w:r w:rsidR="004D4213">
              <w:rPr>
                <w:rFonts w:hint="eastAsia"/>
                <w:lang w:eastAsia="zh-CN"/>
              </w:rPr>
              <w:t>0</w:t>
            </w:r>
            <w:r w:rsidR="004D4213" w:rsidRPr="004A64F4">
              <w:t xml:space="preserve"> </w:t>
            </w:r>
            <w:r w:rsidRPr="004A64F4">
              <w:rPr>
                <w:sz w:val="32"/>
              </w:rPr>
              <w:t>(</w:t>
            </w:r>
            <w:bookmarkStart w:id="4" w:name="issueDate"/>
            <w:r w:rsidR="004D4213" w:rsidRPr="004A64F4">
              <w:rPr>
                <w:rFonts w:hint="eastAsia"/>
                <w:sz w:val="32"/>
                <w:lang w:eastAsia="zh-CN"/>
              </w:rPr>
              <w:t>202</w:t>
            </w:r>
            <w:r w:rsidR="004D4213">
              <w:rPr>
                <w:rFonts w:hint="eastAsia"/>
                <w:sz w:val="32"/>
                <w:lang w:eastAsia="zh-CN"/>
              </w:rPr>
              <w:t>3</w:t>
            </w:r>
            <w:r w:rsidRPr="004A64F4">
              <w:rPr>
                <w:sz w:val="32"/>
              </w:rPr>
              <w:t>-</w:t>
            </w:r>
            <w:bookmarkEnd w:id="4"/>
            <w:r w:rsidR="004D4213">
              <w:rPr>
                <w:rFonts w:hint="eastAsia"/>
                <w:sz w:val="32"/>
                <w:lang w:eastAsia="zh-CN"/>
              </w:rPr>
              <w:t>01</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5" w:name="spectype2"/>
            <w:r w:rsidR="00D57972" w:rsidRPr="004A64F4">
              <w:t>Report</w:t>
            </w:r>
            <w:bookmarkEnd w:id="5"/>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6"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6"/>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7" w:name="specRelease"/>
            <w:r w:rsidRPr="004A64F4">
              <w:rPr>
                <w:rStyle w:val="ZGSM"/>
              </w:rPr>
              <w:t>1</w:t>
            </w:r>
            <w:bookmarkEnd w:id="7"/>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D7115D">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1pt">
                  <v:imagedata r:id="rId10" o:title="5G-logo_175px"/>
                </v:shape>
              </w:pict>
            </w:r>
          </w:p>
        </w:tc>
        <w:tc>
          <w:tcPr>
            <w:tcW w:w="5540" w:type="dxa"/>
            <w:shd w:val="clear" w:color="auto" w:fill="auto"/>
          </w:tcPr>
          <w:p w14:paraId="3D15F511" w14:textId="77777777" w:rsidR="00D57972" w:rsidRPr="004A64F4" w:rsidRDefault="00D7115D" w:rsidP="00133525">
            <w:pPr>
              <w:jc w:val="right"/>
            </w:pPr>
            <w:bookmarkStart w:id="8" w:name="logos"/>
            <w:r>
              <w:pict w14:anchorId="7350F256">
                <v:shape id="_x0000_i1026" type="#_x0000_t75" style="width:127.3pt;height:74.9pt">
                  <v:imagedata r:id="rId11" o:title="3GPP-logo_web"/>
                </v:shape>
              </w:pict>
            </w:r>
            <w:bookmarkEnd w:id="8"/>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9"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9"/>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10"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1"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1"/>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2"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3" w:name="copyrightDate"/>
            <w:r w:rsidRPr="004A64F4">
              <w:rPr>
                <w:noProof/>
                <w:sz w:val="18"/>
              </w:rPr>
              <w:t>20</w:t>
            </w:r>
            <w:bookmarkEnd w:id="13"/>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4" w:name="copyrightaddon"/>
            <w:bookmarkEnd w:id="14"/>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2"/>
          </w:p>
          <w:p w14:paraId="20470068" w14:textId="77777777" w:rsidR="00E16509" w:rsidRPr="004A64F4" w:rsidRDefault="00E16509" w:rsidP="00133525"/>
        </w:tc>
      </w:tr>
      <w:bookmarkEnd w:id="10"/>
    </w:tbl>
    <w:p w14:paraId="6CAF9B17" w14:textId="77777777" w:rsidR="00080512" w:rsidRPr="004D3578" w:rsidRDefault="00080512">
      <w:pPr>
        <w:pStyle w:val="TT"/>
      </w:pPr>
      <w:r w:rsidRPr="004D3578">
        <w:br w:type="page"/>
      </w:r>
      <w:bookmarkStart w:id="15" w:name="tableOfContents"/>
      <w:bookmarkEnd w:id="15"/>
      <w:r w:rsidRPr="004D3578">
        <w:lastRenderedPageBreak/>
        <w:t>Contents</w:t>
      </w:r>
    </w:p>
    <w:p w14:paraId="2B41895F" w14:textId="77777777" w:rsidR="00AB599F" w:rsidRPr="00415ADD" w:rsidRDefault="004D3578">
      <w:pPr>
        <w:pStyle w:val="10"/>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AB599F">
        <w:rPr>
          <w:noProof/>
        </w:rPr>
        <w:t>Foreword</w:t>
      </w:r>
      <w:r w:rsidR="00AB599F">
        <w:rPr>
          <w:noProof/>
        </w:rPr>
        <w:tab/>
      </w:r>
      <w:r w:rsidR="00AB599F">
        <w:rPr>
          <w:noProof/>
        </w:rPr>
        <w:fldChar w:fldCharType="begin"/>
      </w:r>
      <w:r w:rsidR="00AB599F">
        <w:rPr>
          <w:noProof/>
        </w:rPr>
        <w:instrText xml:space="preserve"> PAGEREF _Toc125578949 \h </w:instrText>
      </w:r>
      <w:r w:rsidR="00AB599F">
        <w:rPr>
          <w:noProof/>
        </w:rPr>
      </w:r>
      <w:r w:rsidR="00AB599F">
        <w:rPr>
          <w:noProof/>
        </w:rPr>
        <w:fldChar w:fldCharType="separate"/>
      </w:r>
      <w:r w:rsidR="00AB599F">
        <w:rPr>
          <w:noProof/>
        </w:rPr>
        <w:t>7</w:t>
      </w:r>
      <w:r w:rsidR="00AB599F">
        <w:rPr>
          <w:noProof/>
        </w:rPr>
        <w:fldChar w:fldCharType="end"/>
      </w:r>
    </w:p>
    <w:p w14:paraId="0C3FC27A" w14:textId="77777777" w:rsidR="00AB599F" w:rsidRPr="00415ADD" w:rsidRDefault="00AB599F">
      <w:pPr>
        <w:pStyle w:val="10"/>
        <w:rPr>
          <w:rFonts w:ascii="Calibri" w:hAnsi="Calibri"/>
          <w:noProof/>
          <w:kern w:val="2"/>
          <w:sz w:val="21"/>
          <w:szCs w:val="22"/>
          <w:lang w:val="en-US" w:eastAsia="zh-CN"/>
        </w:rPr>
      </w:pPr>
      <w:r>
        <w:rPr>
          <w:noProof/>
        </w:rPr>
        <w:t>1</w:t>
      </w:r>
      <w:r w:rsidRPr="00415ADD">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_Toc125578950 \h </w:instrText>
      </w:r>
      <w:r>
        <w:rPr>
          <w:noProof/>
        </w:rPr>
      </w:r>
      <w:r>
        <w:rPr>
          <w:noProof/>
        </w:rPr>
        <w:fldChar w:fldCharType="separate"/>
      </w:r>
      <w:r>
        <w:rPr>
          <w:noProof/>
        </w:rPr>
        <w:t>9</w:t>
      </w:r>
      <w:r>
        <w:rPr>
          <w:noProof/>
        </w:rPr>
        <w:fldChar w:fldCharType="end"/>
      </w:r>
    </w:p>
    <w:p w14:paraId="0514884F" w14:textId="77777777" w:rsidR="00AB599F" w:rsidRPr="00415ADD" w:rsidRDefault="00AB599F">
      <w:pPr>
        <w:pStyle w:val="10"/>
        <w:rPr>
          <w:rFonts w:ascii="Calibri" w:hAnsi="Calibri"/>
          <w:noProof/>
          <w:kern w:val="2"/>
          <w:sz w:val="21"/>
          <w:szCs w:val="22"/>
          <w:lang w:val="en-US" w:eastAsia="zh-CN"/>
        </w:rPr>
      </w:pPr>
      <w:r>
        <w:rPr>
          <w:noProof/>
        </w:rPr>
        <w:t>2</w:t>
      </w:r>
      <w:r w:rsidRPr="00415ADD">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_Toc125578951 \h </w:instrText>
      </w:r>
      <w:r>
        <w:rPr>
          <w:noProof/>
        </w:rPr>
      </w:r>
      <w:r>
        <w:rPr>
          <w:noProof/>
        </w:rPr>
        <w:fldChar w:fldCharType="separate"/>
      </w:r>
      <w:r>
        <w:rPr>
          <w:noProof/>
        </w:rPr>
        <w:t>9</w:t>
      </w:r>
      <w:r>
        <w:rPr>
          <w:noProof/>
        </w:rPr>
        <w:fldChar w:fldCharType="end"/>
      </w:r>
    </w:p>
    <w:p w14:paraId="7FBDE4D6" w14:textId="77777777" w:rsidR="00AB599F" w:rsidRPr="00415ADD" w:rsidRDefault="00AB599F">
      <w:pPr>
        <w:pStyle w:val="10"/>
        <w:rPr>
          <w:rFonts w:ascii="Calibri" w:hAnsi="Calibri"/>
          <w:noProof/>
          <w:kern w:val="2"/>
          <w:sz w:val="21"/>
          <w:szCs w:val="22"/>
          <w:lang w:val="en-US" w:eastAsia="zh-CN"/>
        </w:rPr>
      </w:pPr>
      <w:r>
        <w:rPr>
          <w:noProof/>
        </w:rPr>
        <w:t>3</w:t>
      </w:r>
      <w:r w:rsidRPr="00415ADD">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_Toc125578952 \h </w:instrText>
      </w:r>
      <w:r>
        <w:rPr>
          <w:noProof/>
        </w:rPr>
      </w:r>
      <w:r>
        <w:rPr>
          <w:noProof/>
        </w:rPr>
        <w:fldChar w:fldCharType="separate"/>
      </w:r>
      <w:r>
        <w:rPr>
          <w:noProof/>
        </w:rPr>
        <w:t>10</w:t>
      </w:r>
      <w:r>
        <w:rPr>
          <w:noProof/>
        </w:rPr>
        <w:fldChar w:fldCharType="end"/>
      </w:r>
    </w:p>
    <w:p w14:paraId="3300D10A" w14:textId="77777777" w:rsidR="00AB599F" w:rsidRPr="00415ADD" w:rsidRDefault="00AB599F">
      <w:pPr>
        <w:pStyle w:val="22"/>
        <w:rPr>
          <w:rFonts w:ascii="Calibri" w:hAnsi="Calibri"/>
          <w:noProof/>
          <w:kern w:val="2"/>
          <w:sz w:val="21"/>
          <w:szCs w:val="22"/>
          <w:lang w:val="en-US" w:eastAsia="zh-CN"/>
        </w:rPr>
      </w:pPr>
      <w:r>
        <w:rPr>
          <w:noProof/>
        </w:rPr>
        <w:t>3.1</w:t>
      </w:r>
      <w:r w:rsidRPr="00415ADD">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_Toc125578953 \h </w:instrText>
      </w:r>
      <w:r>
        <w:rPr>
          <w:noProof/>
        </w:rPr>
      </w:r>
      <w:r>
        <w:rPr>
          <w:noProof/>
        </w:rPr>
        <w:fldChar w:fldCharType="separate"/>
      </w:r>
      <w:r>
        <w:rPr>
          <w:noProof/>
        </w:rPr>
        <w:t>10</w:t>
      </w:r>
      <w:r>
        <w:rPr>
          <w:noProof/>
        </w:rPr>
        <w:fldChar w:fldCharType="end"/>
      </w:r>
    </w:p>
    <w:p w14:paraId="41604AAB" w14:textId="77777777" w:rsidR="00AB599F" w:rsidRPr="00415ADD" w:rsidRDefault="00AB599F">
      <w:pPr>
        <w:pStyle w:val="22"/>
        <w:rPr>
          <w:rFonts w:ascii="Calibri" w:hAnsi="Calibri"/>
          <w:noProof/>
          <w:kern w:val="2"/>
          <w:sz w:val="21"/>
          <w:szCs w:val="22"/>
          <w:lang w:val="en-US" w:eastAsia="zh-CN"/>
        </w:rPr>
      </w:pPr>
      <w:r>
        <w:rPr>
          <w:noProof/>
        </w:rPr>
        <w:t>3.</w:t>
      </w:r>
      <w:r>
        <w:rPr>
          <w:noProof/>
          <w:lang w:eastAsia="zh-CN"/>
        </w:rPr>
        <w:t>2</w:t>
      </w:r>
      <w:r w:rsidRPr="00415ADD">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_Toc125578954 \h </w:instrText>
      </w:r>
      <w:r>
        <w:rPr>
          <w:noProof/>
        </w:rPr>
      </w:r>
      <w:r>
        <w:rPr>
          <w:noProof/>
        </w:rPr>
        <w:fldChar w:fldCharType="separate"/>
      </w:r>
      <w:r>
        <w:rPr>
          <w:noProof/>
        </w:rPr>
        <w:t>10</w:t>
      </w:r>
      <w:r>
        <w:rPr>
          <w:noProof/>
        </w:rPr>
        <w:fldChar w:fldCharType="end"/>
      </w:r>
    </w:p>
    <w:p w14:paraId="261D5A63" w14:textId="77777777" w:rsidR="00AB599F" w:rsidRPr="00415ADD" w:rsidRDefault="00AB599F">
      <w:pPr>
        <w:pStyle w:val="10"/>
        <w:rPr>
          <w:rFonts w:ascii="Calibri" w:hAnsi="Calibri"/>
          <w:noProof/>
          <w:kern w:val="2"/>
          <w:sz w:val="21"/>
          <w:szCs w:val="22"/>
          <w:lang w:val="en-US" w:eastAsia="zh-CN"/>
        </w:rPr>
      </w:pPr>
      <w:r>
        <w:rPr>
          <w:noProof/>
        </w:rPr>
        <w:t>4</w:t>
      </w:r>
      <w:r w:rsidRPr="00415ADD">
        <w:rPr>
          <w:rFonts w:ascii="Calibri"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_Toc125578955 \h </w:instrText>
      </w:r>
      <w:r>
        <w:rPr>
          <w:noProof/>
        </w:rPr>
      </w:r>
      <w:r>
        <w:rPr>
          <w:noProof/>
        </w:rPr>
        <w:fldChar w:fldCharType="separate"/>
      </w:r>
      <w:r>
        <w:rPr>
          <w:noProof/>
        </w:rPr>
        <w:t>10</w:t>
      </w:r>
      <w:r>
        <w:rPr>
          <w:noProof/>
        </w:rPr>
        <w:fldChar w:fldCharType="end"/>
      </w:r>
    </w:p>
    <w:p w14:paraId="4F2160C1" w14:textId="77777777" w:rsidR="00AB599F" w:rsidRPr="00415ADD" w:rsidRDefault="00AB599F">
      <w:pPr>
        <w:pStyle w:val="22"/>
        <w:rPr>
          <w:rFonts w:ascii="Calibri" w:hAnsi="Calibri"/>
          <w:noProof/>
          <w:kern w:val="2"/>
          <w:sz w:val="21"/>
          <w:szCs w:val="22"/>
          <w:lang w:val="en-US" w:eastAsia="zh-CN"/>
        </w:rPr>
      </w:pPr>
      <w:r>
        <w:rPr>
          <w:noProof/>
          <w:lang w:eastAsia="zh-CN"/>
        </w:rPr>
        <w:t>4</w:t>
      </w:r>
      <w:r>
        <w:rPr>
          <w:noProof/>
        </w:rPr>
        <w:t>.1</w:t>
      </w:r>
      <w:r w:rsidRPr="00415ADD">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_Toc125578956 \h </w:instrText>
      </w:r>
      <w:r>
        <w:rPr>
          <w:noProof/>
        </w:rPr>
      </w:r>
      <w:r>
        <w:rPr>
          <w:noProof/>
        </w:rPr>
        <w:fldChar w:fldCharType="separate"/>
      </w:r>
      <w:r>
        <w:rPr>
          <w:noProof/>
        </w:rPr>
        <w:t>10</w:t>
      </w:r>
      <w:r>
        <w:rPr>
          <w:noProof/>
        </w:rPr>
        <w:fldChar w:fldCharType="end"/>
      </w:r>
    </w:p>
    <w:p w14:paraId="4E89AF51" w14:textId="77777777" w:rsidR="00AB599F" w:rsidRPr="00415ADD" w:rsidRDefault="00AB599F">
      <w:pPr>
        <w:pStyle w:val="22"/>
        <w:rPr>
          <w:rFonts w:ascii="Calibri" w:hAnsi="Calibri"/>
          <w:noProof/>
          <w:kern w:val="2"/>
          <w:sz w:val="21"/>
          <w:szCs w:val="22"/>
          <w:lang w:val="en-US" w:eastAsia="zh-CN"/>
        </w:rPr>
      </w:pPr>
      <w:r>
        <w:rPr>
          <w:noProof/>
          <w:lang w:eastAsia="zh-CN"/>
        </w:rPr>
        <w:t>4</w:t>
      </w:r>
      <w:r>
        <w:rPr>
          <w:noProof/>
        </w:rPr>
        <w:t>.</w:t>
      </w:r>
      <w:r>
        <w:rPr>
          <w:noProof/>
          <w:lang w:eastAsia="zh-CN"/>
        </w:rPr>
        <w:t>2</w:t>
      </w:r>
      <w:r w:rsidRPr="00415ADD">
        <w:rPr>
          <w:rFonts w:ascii="Calibri"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_Toc125578957 \h </w:instrText>
      </w:r>
      <w:r>
        <w:rPr>
          <w:noProof/>
        </w:rPr>
      </w:r>
      <w:r>
        <w:rPr>
          <w:noProof/>
        </w:rPr>
        <w:fldChar w:fldCharType="separate"/>
      </w:r>
      <w:r>
        <w:rPr>
          <w:noProof/>
        </w:rPr>
        <w:t>11</w:t>
      </w:r>
      <w:r>
        <w:rPr>
          <w:noProof/>
        </w:rPr>
        <w:fldChar w:fldCharType="end"/>
      </w:r>
    </w:p>
    <w:p w14:paraId="1317A326" w14:textId="77777777" w:rsidR="00AB599F" w:rsidRPr="00415ADD" w:rsidRDefault="00AB599F">
      <w:pPr>
        <w:pStyle w:val="10"/>
        <w:rPr>
          <w:rFonts w:ascii="Calibri" w:hAnsi="Calibri"/>
          <w:noProof/>
          <w:kern w:val="2"/>
          <w:sz w:val="21"/>
          <w:szCs w:val="22"/>
          <w:lang w:val="en-US" w:eastAsia="zh-CN"/>
        </w:rPr>
      </w:pPr>
      <w:r>
        <w:rPr>
          <w:noProof/>
        </w:rPr>
        <w:t>5</w:t>
      </w:r>
      <w:r w:rsidRPr="00415ADD">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_Toc125578958 \h </w:instrText>
      </w:r>
      <w:r>
        <w:rPr>
          <w:noProof/>
        </w:rPr>
      </w:r>
      <w:r>
        <w:rPr>
          <w:noProof/>
        </w:rPr>
        <w:fldChar w:fldCharType="separate"/>
      </w:r>
      <w:r>
        <w:rPr>
          <w:noProof/>
        </w:rPr>
        <w:t>11</w:t>
      </w:r>
      <w:r>
        <w:rPr>
          <w:noProof/>
        </w:rPr>
        <w:fldChar w:fldCharType="end"/>
      </w:r>
    </w:p>
    <w:p w14:paraId="0CDAB1CA" w14:textId="77777777" w:rsidR="00AB599F" w:rsidRPr="00415ADD" w:rsidRDefault="00AB599F">
      <w:pPr>
        <w:pStyle w:val="22"/>
        <w:rPr>
          <w:rFonts w:ascii="Calibri" w:hAnsi="Calibri"/>
          <w:noProof/>
          <w:kern w:val="2"/>
          <w:sz w:val="21"/>
          <w:szCs w:val="22"/>
          <w:lang w:val="en-US" w:eastAsia="zh-CN"/>
        </w:rPr>
      </w:pPr>
      <w:r>
        <w:rPr>
          <w:noProof/>
          <w:lang w:eastAsia="zh-CN"/>
        </w:rPr>
        <w:t>5</w:t>
      </w:r>
      <w:r>
        <w:rPr>
          <w:noProof/>
        </w:rPr>
        <w:t>.</w:t>
      </w:r>
      <w:r>
        <w:rPr>
          <w:noProof/>
          <w:lang w:eastAsia="zh-CN"/>
        </w:rPr>
        <w:t>1</w:t>
      </w:r>
      <w:r w:rsidRPr="00415ADD">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_Toc125578959 \h </w:instrText>
      </w:r>
      <w:r>
        <w:rPr>
          <w:noProof/>
        </w:rPr>
      </w:r>
      <w:r>
        <w:rPr>
          <w:noProof/>
        </w:rPr>
        <w:fldChar w:fldCharType="separate"/>
      </w:r>
      <w:r>
        <w:rPr>
          <w:noProof/>
        </w:rPr>
        <w:t>11</w:t>
      </w:r>
      <w:r>
        <w:rPr>
          <w:noProof/>
        </w:rPr>
        <w:fldChar w:fldCharType="end"/>
      </w:r>
    </w:p>
    <w:p w14:paraId="3CE342B6"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_Toc125578960 \h </w:instrText>
      </w:r>
      <w:r>
        <w:rPr>
          <w:noProof/>
        </w:rPr>
      </w:r>
      <w:r>
        <w:rPr>
          <w:noProof/>
        </w:rPr>
        <w:fldChar w:fldCharType="separate"/>
      </w:r>
      <w:r>
        <w:rPr>
          <w:noProof/>
        </w:rPr>
        <w:t>11</w:t>
      </w:r>
      <w:r>
        <w:rPr>
          <w:noProof/>
        </w:rPr>
        <w:fldChar w:fldCharType="end"/>
      </w:r>
    </w:p>
    <w:p w14:paraId="75832006"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w:t>
      </w:r>
      <w:r>
        <w:rPr>
          <w:noProof/>
          <w:lang w:eastAsia="zh-CN"/>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_Toc125578961 \h </w:instrText>
      </w:r>
      <w:r>
        <w:rPr>
          <w:noProof/>
        </w:rPr>
      </w:r>
      <w:r>
        <w:rPr>
          <w:noProof/>
        </w:rPr>
        <w:fldChar w:fldCharType="separate"/>
      </w:r>
      <w:r>
        <w:rPr>
          <w:noProof/>
        </w:rPr>
        <w:t>11</w:t>
      </w:r>
      <w:r>
        <w:rPr>
          <w:noProof/>
        </w:rPr>
        <w:fldChar w:fldCharType="end"/>
      </w:r>
    </w:p>
    <w:p w14:paraId="42707333"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_Toc125578962 \h </w:instrText>
      </w:r>
      <w:r>
        <w:rPr>
          <w:noProof/>
        </w:rPr>
      </w:r>
      <w:r>
        <w:rPr>
          <w:noProof/>
        </w:rPr>
        <w:fldChar w:fldCharType="separate"/>
      </w:r>
      <w:r>
        <w:rPr>
          <w:noProof/>
        </w:rPr>
        <w:t>11</w:t>
      </w:r>
      <w:r>
        <w:rPr>
          <w:noProof/>
        </w:rPr>
        <w:fldChar w:fldCharType="end"/>
      </w:r>
    </w:p>
    <w:p w14:paraId="6F005074" w14:textId="77777777" w:rsidR="00AB599F" w:rsidRPr="00415ADD" w:rsidRDefault="00AB599F">
      <w:pPr>
        <w:pStyle w:val="22"/>
        <w:rPr>
          <w:rFonts w:ascii="Calibri" w:hAnsi="Calibri"/>
          <w:noProof/>
          <w:kern w:val="2"/>
          <w:sz w:val="21"/>
          <w:szCs w:val="22"/>
          <w:lang w:val="en-US" w:eastAsia="zh-CN"/>
        </w:rPr>
      </w:pPr>
      <w:r w:rsidRPr="000A56AD">
        <w:rPr>
          <w:noProof/>
          <w:lang w:val="en-US" w:eastAsia="zh-CN"/>
        </w:rPr>
        <w:t>5.2</w:t>
      </w:r>
      <w:r w:rsidRPr="00415ADD">
        <w:rPr>
          <w:rFonts w:ascii="Calibri" w:hAnsi="Calibri"/>
          <w:noProof/>
          <w:kern w:val="2"/>
          <w:sz w:val="21"/>
          <w:szCs w:val="22"/>
          <w:lang w:val="en-US" w:eastAsia="zh-CN"/>
        </w:rPr>
        <w:tab/>
      </w:r>
      <w:r>
        <w:rPr>
          <w:noProof/>
        </w:rPr>
        <w:t>Key Issue #</w:t>
      </w:r>
      <w:r w:rsidRPr="000A56AD">
        <w:rPr>
          <w:noProof/>
          <w:lang w:val="en-US" w:eastAsia="zh-CN"/>
        </w:rPr>
        <w:t>2</w:t>
      </w:r>
      <w:r>
        <w:rPr>
          <w:noProof/>
        </w:rPr>
        <w:t>: Security of UE-to-UE Relay</w:t>
      </w:r>
      <w:r>
        <w:rPr>
          <w:noProof/>
        </w:rPr>
        <w:tab/>
      </w:r>
      <w:r>
        <w:rPr>
          <w:noProof/>
        </w:rPr>
        <w:fldChar w:fldCharType="begin"/>
      </w:r>
      <w:r>
        <w:rPr>
          <w:noProof/>
        </w:rPr>
        <w:instrText xml:space="preserve"> PAGEREF _Toc125578963 \h </w:instrText>
      </w:r>
      <w:r>
        <w:rPr>
          <w:noProof/>
        </w:rPr>
      </w:r>
      <w:r>
        <w:rPr>
          <w:noProof/>
        </w:rPr>
        <w:fldChar w:fldCharType="separate"/>
      </w:r>
      <w:r>
        <w:rPr>
          <w:noProof/>
        </w:rPr>
        <w:t>11</w:t>
      </w:r>
      <w:r>
        <w:rPr>
          <w:noProof/>
        </w:rPr>
        <w:fldChar w:fldCharType="end"/>
      </w:r>
    </w:p>
    <w:p w14:paraId="7A1B65AD" w14:textId="77777777" w:rsidR="00AB599F" w:rsidRPr="00415ADD" w:rsidRDefault="00AB599F">
      <w:pPr>
        <w:pStyle w:val="32"/>
        <w:rPr>
          <w:rFonts w:ascii="Calibri" w:hAnsi="Calibri"/>
          <w:noProof/>
          <w:kern w:val="2"/>
          <w:sz w:val="21"/>
          <w:szCs w:val="22"/>
          <w:lang w:val="en-US" w:eastAsia="zh-CN"/>
        </w:rPr>
      </w:pPr>
      <w:r w:rsidRPr="000A56AD">
        <w:rPr>
          <w:noProof/>
          <w:lang w:val="en-US" w:eastAsia="zh-CN"/>
        </w:rPr>
        <w:t>5.2</w:t>
      </w:r>
      <w:r>
        <w:rPr>
          <w:noProof/>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_Toc125578964 \h </w:instrText>
      </w:r>
      <w:r>
        <w:rPr>
          <w:noProof/>
        </w:rPr>
      </w:r>
      <w:r>
        <w:rPr>
          <w:noProof/>
        </w:rPr>
        <w:fldChar w:fldCharType="separate"/>
      </w:r>
      <w:r>
        <w:rPr>
          <w:noProof/>
        </w:rPr>
        <w:t>11</w:t>
      </w:r>
      <w:r>
        <w:rPr>
          <w:noProof/>
        </w:rPr>
        <w:fldChar w:fldCharType="end"/>
      </w:r>
    </w:p>
    <w:p w14:paraId="0818A180" w14:textId="77777777" w:rsidR="00AB599F" w:rsidRPr="00415ADD" w:rsidRDefault="00AB599F">
      <w:pPr>
        <w:pStyle w:val="32"/>
        <w:rPr>
          <w:rFonts w:ascii="Calibri" w:hAnsi="Calibri"/>
          <w:noProof/>
          <w:kern w:val="2"/>
          <w:sz w:val="21"/>
          <w:szCs w:val="22"/>
          <w:lang w:val="en-US" w:eastAsia="zh-CN"/>
        </w:rPr>
      </w:pPr>
      <w:r w:rsidRPr="000A56AD">
        <w:rPr>
          <w:noProof/>
          <w:lang w:val="en-US" w:eastAsia="zh-CN"/>
        </w:rPr>
        <w:t>5.2</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_Toc125578965 \h </w:instrText>
      </w:r>
      <w:r>
        <w:rPr>
          <w:noProof/>
        </w:rPr>
      </w:r>
      <w:r>
        <w:rPr>
          <w:noProof/>
        </w:rPr>
        <w:fldChar w:fldCharType="separate"/>
      </w:r>
      <w:r>
        <w:rPr>
          <w:noProof/>
        </w:rPr>
        <w:t>12</w:t>
      </w:r>
      <w:r>
        <w:rPr>
          <w:noProof/>
        </w:rPr>
        <w:fldChar w:fldCharType="end"/>
      </w:r>
    </w:p>
    <w:p w14:paraId="33F86486" w14:textId="77777777" w:rsidR="00AB599F" w:rsidRPr="00415ADD" w:rsidRDefault="00AB599F">
      <w:pPr>
        <w:pStyle w:val="32"/>
        <w:rPr>
          <w:rFonts w:ascii="Calibri" w:hAnsi="Calibri"/>
          <w:noProof/>
          <w:kern w:val="2"/>
          <w:sz w:val="21"/>
          <w:szCs w:val="22"/>
          <w:lang w:val="en-US" w:eastAsia="zh-CN"/>
        </w:rPr>
      </w:pPr>
      <w:r w:rsidRPr="000A56AD">
        <w:rPr>
          <w:noProof/>
          <w:lang w:val="en-US" w:eastAsia="zh-CN"/>
        </w:rPr>
        <w:t>5.2</w:t>
      </w:r>
      <w:r>
        <w:rPr>
          <w:noProof/>
        </w:rPr>
        <w:t>.3</w:t>
      </w:r>
      <w:r w:rsidRPr="00415ADD">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_Toc125578966 \h </w:instrText>
      </w:r>
      <w:r>
        <w:rPr>
          <w:noProof/>
        </w:rPr>
      </w:r>
      <w:r>
        <w:rPr>
          <w:noProof/>
        </w:rPr>
        <w:fldChar w:fldCharType="separate"/>
      </w:r>
      <w:r>
        <w:rPr>
          <w:noProof/>
        </w:rPr>
        <w:t>12</w:t>
      </w:r>
      <w:r>
        <w:rPr>
          <w:noProof/>
        </w:rPr>
        <w:fldChar w:fldCharType="end"/>
      </w:r>
    </w:p>
    <w:p w14:paraId="5B3524EC" w14:textId="77777777" w:rsidR="00AB599F" w:rsidRPr="00415ADD" w:rsidRDefault="00AB599F">
      <w:pPr>
        <w:pStyle w:val="22"/>
        <w:rPr>
          <w:rFonts w:ascii="Calibri" w:hAnsi="Calibri"/>
          <w:noProof/>
          <w:kern w:val="2"/>
          <w:sz w:val="21"/>
          <w:szCs w:val="22"/>
          <w:lang w:val="en-US" w:eastAsia="zh-CN"/>
        </w:rPr>
      </w:pPr>
      <w:r w:rsidRPr="000A56AD">
        <w:rPr>
          <w:noProof/>
          <w:lang w:val="en-US" w:eastAsia="zh-CN"/>
        </w:rPr>
        <w:t>5.3</w:t>
      </w:r>
      <w:r w:rsidRPr="00415ADD">
        <w:rPr>
          <w:rFonts w:ascii="Calibri" w:hAnsi="Calibri"/>
          <w:noProof/>
          <w:kern w:val="2"/>
          <w:sz w:val="21"/>
          <w:szCs w:val="22"/>
          <w:lang w:val="en-US" w:eastAsia="zh-CN"/>
        </w:rPr>
        <w:tab/>
      </w:r>
      <w:r>
        <w:rPr>
          <w:noProof/>
        </w:rPr>
        <w:t>Key issue #</w:t>
      </w:r>
      <w:r w:rsidRPr="000A56AD">
        <w:rPr>
          <w:noProof/>
          <w:lang w:val="en-US" w:eastAsia="zh-CN"/>
        </w:rPr>
        <w:t>3</w:t>
      </w:r>
      <w:r>
        <w:rPr>
          <w:noProof/>
        </w:rPr>
        <w:t>: Authorization in the UE-to-UE Relay Scenario</w:t>
      </w:r>
      <w:r>
        <w:rPr>
          <w:noProof/>
        </w:rPr>
        <w:tab/>
      </w:r>
      <w:r>
        <w:rPr>
          <w:noProof/>
        </w:rPr>
        <w:fldChar w:fldCharType="begin"/>
      </w:r>
      <w:r>
        <w:rPr>
          <w:noProof/>
        </w:rPr>
        <w:instrText xml:space="preserve"> PAGEREF _Toc125578967 \h </w:instrText>
      </w:r>
      <w:r>
        <w:rPr>
          <w:noProof/>
        </w:rPr>
      </w:r>
      <w:r>
        <w:rPr>
          <w:noProof/>
        </w:rPr>
        <w:fldChar w:fldCharType="separate"/>
      </w:r>
      <w:r>
        <w:rPr>
          <w:noProof/>
        </w:rPr>
        <w:t>12</w:t>
      </w:r>
      <w:r>
        <w:rPr>
          <w:noProof/>
        </w:rPr>
        <w:fldChar w:fldCharType="end"/>
      </w:r>
    </w:p>
    <w:p w14:paraId="20D64D13" w14:textId="77777777" w:rsidR="00AB599F" w:rsidRPr="00415ADD" w:rsidRDefault="00AB599F">
      <w:pPr>
        <w:pStyle w:val="32"/>
        <w:rPr>
          <w:rFonts w:ascii="Calibri" w:hAnsi="Calibri"/>
          <w:noProof/>
          <w:kern w:val="2"/>
          <w:sz w:val="21"/>
          <w:szCs w:val="22"/>
          <w:lang w:val="en-US" w:eastAsia="zh-CN"/>
        </w:rPr>
      </w:pPr>
      <w:r w:rsidRPr="000A56AD">
        <w:rPr>
          <w:noProof/>
          <w:lang w:val="en-US" w:eastAsia="zh-CN"/>
        </w:rPr>
        <w:t>5.3</w:t>
      </w:r>
      <w:r>
        <w:rPr>
          <w:noProof/>
          <w:lang w:eastAsia="zh-CN"/>
        </w:rPr>
        <w:t>.1</w:t>
      </w:r>
      <w:r w:rsidRPr="00415ADD">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_Toc125578968 \h </w:instrText>
      </w:r>
      <w:r>
        <w:rPr>
          <w:noProof/>
        </w:rPr>
      </w:r>
      <w:r>
        <w:rPr>
          <w:noProof/>
        </w:rPr>
        <w:fldChar w:fldCharType="separate"/>
      </w:r>
      <w:r>
        <w:rPr>
          <w:noProof/>
        </w:rPr>
        <w:t>12</w:t>
      </w:r>
      <w:r>
        <w:rPr>
          <w:noProof/>
        </w:rPr>
        <w:fldChar w:fldCharType="end"/>
      </w:r>
    </w:p>
    <w:p w14:paraId="5857957D" w14:textId="77777777" w:rsidR="00AB599F" w:rsidRPr="00415ADD" w:rsidRDefault="00AB599F">
      <w:pPr>
        <w:pStyle w:val="32"/>
        <w:rPr>
          <w:rFonts w:ascii="Calibri" w:hAnsi="Calibri"/>
          <w:noProof/>
          <w:kern w:val="2"/>
          <w:sz w:val="21"/>
          <w:szCs w:val="22"/>
          <w:lang w:val="en-US" w:eastAsia="zh-CN"/>
        </w:rPr>
      </w:pPr>
      <w:r w:rsidRPr="000A56AD">
        <w:rPr>
          <w:noProof/>
          <w:lang w:val="en-US" w:eastAsia="zh-CN"/>
        </w:rPr>
        <w:t>5.3</w:t>
      </w:r>
      <w:r>
        <w:rPr>
          <w:noProof/>
          <w:lang w:eastAsia="zh-CN"/>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_Toc125578969 \h </w:instrText>
      </w:r>
      <w:r>
        <w:rPr>
          <w:noProof/>
        </w:rPr>
      </w:r>
      <w:r>
        <w:rPr>
          <w:noProof/>
        </w:rPr>
        <w:fldChar w:fldCharType="separate"/>
      </w:r>
      <w:r>
        <w:rPr>
          <w:noProof/>
        </w:rPr>
        <w:t>12</w:t>
      </w:r>
      <w:r>
        <w:rPr>
          <w:noProof/>
        </w:rPr>
        <w:fldChar w:fldCharType="end"/>
      </w:r>
    </w:p>
    <w:p w14:paraId="330EB01B" w14:textId="77777777" w:rsidR="00AB599F" w:rsidRPr="00415ADD" w:rsidRDefault="00AB599F">
      <w:pPr>
        <w:pStyle w:val="32"/>
        <w:rPr>
          <w:rFonts w:ascii="Calibri" w:hAnsi="Calibri"/>
          <w:noProof/>
          <w:kern w:val="2"/>
          <w:sz w:val="21"/>
          <w:szCs w:val="22"/>
          <w:lang w:val="en-US" w:eastAsia="zh-CN"/>
        </w:rPr>
      </w:pPr>
      <w:r w:rsidRPr="000A56AD">
        <w:rPr>
          <w:noProof/>
          <w:lang w:val="en-US" w:eastAsia="zh-CN"/>
        </w:rPr>
        <w:t>5.3</w:t>
      </w:r>
      <w:r>
        <w:rPr>
          <w:noProof/>
          <w:lang w:eastAsia="zh-CN"/>
        </w:rPr>
        <w:t>.3</w:t>
      </w:r>
      <w:r w:rsidRPr="00415ADD">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_Toc125578970 \h </w:instrText>
      </w:r>
      <w:r>
        <w:rPr>
          <w:noProof/>
        </w:rPr>
      </w:r>
      <w:r>
        <w:rPr>
          <w:noProof/>
        </w:rPr>
        <w:fldChar w:fldCharType="separate"/>
      </w:r>
      <w:r>
        <w:rPr>
          <w:noProof/>
        </w:rPr>
        <w:t>13</w:t>
      </w:r>
      <w:r>
        <w:rPr>
          <w:noProof/>
        </w:rPr>
        <w:fldChar w:fldCharType="end"/>
      </w:r>
    </w:p>
    <w:p w14:paraId="5586D187" w14:textId="77777777" w:rsidR="00AB599F" w:rsidRPr="00415ADD" w:rsidRDefault="00AB599F">
      <w:pPr>
        <w:pStyle w:val="22"/>
        <w:rPr>
          <w:rFonts w:ascii="Calibri" w:hAnsi="Calibri"/>
          <w:noProof/>
          <w:kern w:val="2"/>
          <w:sz w:val="21"/>
          <w:szCs w:val="22"/>
          <w:lang w:val="en-US" w:eastAsia="zh-CN"/>
        </w:rPr>
      </w:pPr>
      <w:r>
        <w:rPr>
          <w:noProof/>
          <w:lang w:eastAsia="zh-CN"/>
        </w:rPr>
        <w:t>5</w:t>
      </w:r>
      <w:r>
        <w:rPr>
          <w:noProof/>
        </w:rPr>
        <w:t>.</w:t>
      </w:r>
      <w:r>
        <w:rPr>
          <w:noProof/>
          <w:lang w:eastAsia="zh-CN"/>
        </w:rPr>
        <w:t>4</w:t>
      </w:r>
      <w:r w:rsidRPr="00415ADD">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_Toc125578971 \h </w:instrText>
      </w:r>
      <w:r>
        <w:rPr>
          <w:noProof/>
        </w:rPr>
      </w:r>
      <w:r>
        <w:rPr>
          <w:noProof/>
        </w:rPr>
        <w:fldChar w:fldCharType="separate"/>
      </w:r>
      <w:r>
        <w:rPr>
          <w:noProof/>
        </w:rPr>
        <w:t>13</w:t>
      </w:r>
      <w:r>
        <w:rPr>
          <w:noProof/>
        </w:rPr>
        <w:fldChar w:fldCharType="end"/>
      </w:r>
    </w:p>
    <w:p w14:paraId="3020FA17"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w:t>
      </w:r>
      <w:r>
        <w:rPr>
          <w:noProof/>
          <w:lang w:eastAsia="zh-CN"/>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_Toc125578972 \h </w:instrText>
      </w:r>
      <w:r>
        <w:rPr>
          <w:noProof/>
        </w:rPr>
      </w:r>
      <w:r>
        <w:rPr>
          <w:noProof/>
        </w:rPr>
        <w:fldChar w:fldCharType="separate"/>
      </w:r>
      <w:r>
        <w:rPr>
          <w:noProof/>
        </w:rPr>
        <w:t>13</w:t>
      </w:r>
      <w:r>
        <w:rPr>
          <w:noProof/>
        </w:rPr>
        <w:fldChar w:fldCharType="end"/>
      </w:r>
    </w:p>
    <w:p w14:paraId="7C271A38"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_Toc125578973 \h </w:instrText>
      </w:r>
      <w:r>
        <w:rPr>
          <w:noProof/>
        </w:rPr>
      </w:r>
      <w:r>
        <w:rPr>
          <w:noProof/>
        </w:rPr>
        <w:fldChar w:fldCharType="separate"/>
      </w:r>
      <w:r>
        <w:rPr>
          <w:noProof/>
        </w:rPr>
        <w:t>13</w:t>
      </w:r>
      <w:r>
        <w:rPr>
          <w:noProof/>
        </w:rPr>
        <w:fldChar w:fldCharType="end"/>
      </w:r>
    </w:p>
    <w:p w14:paraId="0325DCB2"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_Toc125578974 \h </w:instrText>
      </w:r>
      <w:r>
        <w:rPr>
          <w:noProof/>
        </w:rPr>
      </w:r>
      <w:r>
        <w:rPr>
          <w:noProof/>
        </w:rPr>
        <w:fldChar w:fldCharType="separate"/>
      </w:r>
      <w:r>
        <w:rPr>
          <w:noProof/>
        </w:rPr>
        <w:t>13</w:t>
      </w:r>
      <w:r>
        <w:rPr>
          <w:noProof/>
        </w:rPr>
        <w:fldChar w:fldCharType="end"/>
      </w:r>
    </w:p>
    <w:p w14:paraId="5E904000" w14:textId="77777777" w:rsidR="00AB599F" w:rsidRPr="00415ADD" w:rsidRDefault="00AB599F">
      <w:pPr>
        <w:pStyle w:val="22"/>
        <w:rPr>
          <w:rFonts w:ascii="Calibri" w:hAnsi="Calibri"/>
          <w:noProof/>
          <w:kern w:val="2"/>
          <w:sz w:val="21"/>
          <w:szCs w:val="22"/>
          <w:lang w:val="en-US" w:eastAsia="zh-CN"/>
        </w:rPr>
      </w:pPr>
      <w:r>
        <w:rPr>
          <w:noProof/>
          <w:lang w:eastAsia="zh-CN"/>
        </w:rPr>
        <w:t>5</w:t>
      </w:r>
      <w:r>
        <w:rPr>
          <w:noProof/>
        </w:rPr>
        <w:t>.</w:t>
      </w:r>
      <w:r>
        <w:rPr>
          <w:noProof/>
          <w:lang w:eastAsia="zh-CN"/>
        </w:rPr>
        <w:t>5</w:t>
      </w:r>
      <w:r w:rsidRPr="00415ADD">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_Toc125578975 \h </w:instrText>
      </w:r>
      <w:r>
        <w:rPr>
          <w:noProof/>
        </w:rPr>
      </w:r>
      <w:r>
        <w:rPr>
          <w:noProof/>
        </w:rPr>
        <w:fldChar w:fldCharType="separate"/>
      </w:r>
      <w:r>
        <w:rPr>
          <w:noProof/>
        </w:rPr>
        <w:t>13</w:t>
      </w:r>
      <w:r>
        <w:rPr>
          <w:noProof/>
        </w:rPr>
        <w:fldChar w:fldCharType="end"/>
      </w:r>
    </w:p>
    <w:p w14:paraId="5EF427B4"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w:t>
      </w:r>
      <w:r>
        <w:rPr>
          <w:noProof/>
          <w:lang w:eastAsia="zh-CN"/>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_Toc125578976 \h </w:instrText>
      </w:r>
      <w:r>
        <w:rPr>
          <w:noProof/>
        </w:rPr>
      </w:r>
      <w:r>
        <w:rPr>
          <w:noProof/>
        </w:rPr>
        <w:fldChar w:fldCharType="separate"/>
      </w:r>
      <w:r>
        <w:rPr>
          <w:noProof/>
        </w:rPr>
        <w:t>13</w:t>
      </w:r>
      <w:r>
        <w:rPr>
          <w:noProof/>
        </w:rPr>
        <w:fldChar w:fldCharType="end"/>
      </w:r>
    </w:p>
    <w:p w14:paraId="57A3FDDB"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_Toc125578977 \h </w:instrText>
      </w:r>
      <w:r>
        <w:rPr>
          <w:noProof/>
        </w:rPr>
      </w:r>
      <w:r>
        <w:rPr>
          <w:noProof/>
        </w:rPr>
        <w:fldChar w:fldCharType="separate"/>
      </w:r>
      <w:r>
        <w:rPr>
          <w:noProof/>
        </w:rPr>
        <w:t>14</w:t>
      </w:r>
      <w:r>
        <w:rPr>
          <w:noProof/>
        </w:rPr>
        <w:fldChar w:fldCharType="end"/>
      </w:r>
    </w:p>
    <w:p w14:paraId="494E8FC0" w14:textId="77777777" w:rsidR="00AB599F" w:rsidRPr="00415ADD" w:rsidRDefault="00AB599F">
      <w:pPr>
        <w:pStyle w:val="32"/>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_Toc125578978 \h </w:instrText>
      </w:r>
      <w:r>
        <w:rPr>
          <w:noProof/>
        </w:rPr>
      </w:r>
      <w:r>
        <w:rPr>
          <w:noProof/>
        </w:rPr>
        <w:fldChar w:fldCharType="separate"/>
      </w:r>
      <w:r>
        <w:rPr>
          <w:noProof/>
        </w:rPr>
        <w:t>14</w:t>
      </w:r>
      <w:r>
        <w:rPr>
          <w:noProof/>
        </w:rPr>
        <w:fldChar w:fldCharType="end"/>
      </w:r>
    </w:p>
    <w:p w14:paraId="65EDA6BE" w14:textId="77777777" w:rsidR="00AB599F" w:rsidRPr="00415ADD" w:rsidRDefault="00AB599F">
      <w:pPr>
        <w:pStyle w:val="22"/>
        <w:rPr>
          <w:rFonts w:ascii="Calibri" w:hAnsi="Calibri"/>
          <w:noProof/>
          <w:kern w:val="2"/>
          <w:sz w:val="21"/>
          <w:szCs w:val="22"/>
          <w:lang w:val="en-US" w:eastAsia="zh-CN"/>
        </w:rPr>
      </w:pPr>
      <w:r>
        <w:rPr>
          <w:noProof/>
          <w:lang w:eastAsia="zh-CN"/>
        </w:rPr>
        <w:t>5</w:t>
      </w:r>
      <w:r>
        <w:rPr>
          <w:noProof/>
        </w:rPr>
        <w:t>.</w:t>
      </w:r>
      <w:r>
        <w:rPr>
          <w:noProof/>
          <w:lang w:eastAsia="zh-CN"/>
        </w:rPr>
        <w:t>6</w:t>
      </w:r>
      <w:r w:rsidRPr="00415ADD">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_Toc125578979 \h </w:instrText>
      </w:r>
      <w:r>
        <w:rPr>
          <w:noProof/>
        </w:rPr>
      </w:r>
      <w:r>
        <w:rPr>
          <w:noProof/>
        </w:rPr>
        <w:fldChar w:fldCharType="separate"/>
      </w:r>
      <w:r>
        <w:rPr>
          <w:noProof/>
        </w:rPr>
        <w:t>14</w:t>
      </w:r>
      <w:r>
        <w:rPr>
          <w:noProof/>
        </w:rPr>
        <w:fldChar w:fldCharType="end"/>
      </w:r>
    </w:p>
    <w:p w14:paraId="6922B9BD" w14:textId="77777777" w:rsidR="00AB599F" w:rsidRPr="00415ADD" w:rsidRDefault="00AB599F">
      <w:pPr>
        <w:pStyle w:val="32"/>
        <w:rPr>
          <w:rFonts w:ascii="Calibri" w:hAnsi="Calibri"/>
          <w:noProof/>
          <w:kern w:val="2"/>
          <w:sz w:val="21"/>
          <w:szCs w:val="22"/>
          <w:lang w:val="en-US" w:eastAsia="zh-CN"/>
        </w:rPr>
      </w:pPr>
      <w:r>
        <w:rPr>
          <w:noProof/>
          <w:lang w:eastAsia="zh-CN"/>
        </w:rPr>
        <w:t>5.6.1</w:t>
      </w:r>
      <w:r w:rsidRPr="00415ADD">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_Toc125578980 \h </w:instrText>
      </w:r>
      <w:r>
        <w:rPr>
          <w:noProof/>
        </w:rPr>
      </w:r>
      <w:r>
        <w:rPr>
          <w:noProof/>
        </w:rPr>
        <w:fldChar w:fldCharType="separate"/>
      </w:r>
      <w:r>
        <w:rPr>
          <w:noProof/>
        </w:rPr>
        <w:t>14</w:t>
      </w:r>
      <w:r>
        <w:rPr>
          <w:noProof/>
        </w:rPr>
        <w:fldChar w:fldCharType="end"/>
      </w:r>
    </w:p>
    <w:p w14:paraId="743C6505" w14:textId="77777777" w:rsidR="00AB599F" w:rsidRPr="00415ADD" w:rsidRDefault="00AB599F">
      <w:pPr>
        <w:pStyle w:val="32"/>
        <w:rPr>
          <w:rFonts w:ascii="Calibri" w:hAnsi="Calibri"/>
          <w:noProof/>
          <w:kern w:val="2"/>
          <w:sz w:val="21"/>
          <w:szCs w:val="22"/>
          <w:lang w:val="en-US" w:eastAsia="zh-CN"/>
        </w:rPr>
      </w:pPr>
      <w:r>
        <w:rPr>
          <w:noProof/>
          <w:lang w:eastAsia="zh-CN"/>
        </w:rPr>
        <w:t>5.6.2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_Toc125578981 \h </w:instrText>
      </w:r>
      <w:r>
        <w:rPr>
          <w:noProof/>
        </w:rPr>
      </w:r>
      <w:r>
        <w:rPr>
          <w:noProof/>
        </w:rPr>
        <w:fldChar w:fldCharType="separate"/>
      </w:r>
      <w:r>
        <w:rPr>
          <w:noProof/>
        </w:rPr>
        <w:t>14</w:t>
      </w:r>
      <w:r>
        <w:rPr>
          <w:noProof/>
        </w:rPr>
        <w:fldChar w:fldCharType="end"/>
      </w:r>
    </w:p>
    <w:p w14:paraId="4BFC5718" w14:textId="77777777" w:rsidR="00AB599F" w:rsidRPr="00415ADD" w:rsidRDefault="00AB599F">
      <w:pPr>
        <w:pStyle w:val="32"/>
        <w:rPr>
          <w:rFonts w:ascii="Calibri" w:hAnsi="Calibri"/>
          <w:noProof/>
          <w:kern w:val="2"/>
          <w:sz w:val="21"/>
          <w:szCs w:val="22"/>
          <w:lang w:val="en-US" w:eastAsia="zh-CN"/>
        </w:rPr>
      </w:pPr>
      <w:r>
        <w:rPr>
          <w:noProof/>
          <w:lang w:eastAsia="zh-CN"/>
        </w:rPr>
        <w:t>5.6.3</w:t>
      </w:r>
      <w:r w:rsidRPr="00415ADD">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_Toc125578982 \h </w:instrText>
      </w:r>
      <w:r>
        <w:rPr>
          <w:noProof/>
        </w:rPr>
      </w:r>
      <w:r>
        <w:rPr>
          <w:noProof/>
        </w:rPr>
        <w:fldChar w:fldCharType="separate"/>
      </w:r>
      <w:r>
        <w:rPr>
          <w:noProof/>
        </w:rPr>
        <w:t>14</w:t>
      </w:r>
      <w:r>
        <w:rPr>
          <w:noProof/>
        </w:rPr>
        <w:fldChar w:fldCharType="end"/>
      </w:r>
    </w:p>
    <w:p w14:paraId="2AA60B50" w14:textId="77777777" w:rsidR="00AB599F" w:rsidRPr="00415ADD" w:rsidRDefault="00AB599F">
      <w:pPr>
        <w:pStyle w:val="22"/>
        <w:rPr>
          <w:rFonts w:ascii="Calibri" w:hAnsi="Calibri"/>
          <w:noProof/>
          <w:kern w:val="2"/>
          <w:sz w:val="21"/>
          <w:szCs w:val="22"/>
          <w:lang w:val="en-US" w:eastAsia="zh-CN"/>
        </w:rPr>
      </w:pPr>
      <w:r>
        <w:rPr>
          <w:noProof/>
        </w:rPr>
        <w:t>5.X</w:t>
      </w:r>
      <w:r w:rsidRPr="00415ADD">
        <w:rPr>
          <w:rFonts w:ascii="Calibri"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_Toc125578983 \h </w:instrText>
      </w:r>
      <w:r>
        <w:rPr>
          <w:noProof/>
        </w:rPr>
      </w:r>
      <w:r>
        <w:rPr>
          <w:noProof/>
        </w:rPr>
        <w:fldChar w:fldCharType="separate"/>
      </w:r>
      <w:r>
        <w:rPr>
          <w:noProof/>
        </w:rPr>
        <w:t>15</w:t>
      </w:r>
      <w:r>
        <w:rPr>
          <w:noProof/>
        </w:rPr>
        <w:fldChar w:fldCharType="end"/>
      </w:r>
    </w:p>
    <w:p w14:paraId="3F0CBC80" w14:textId="77777777" w:rsidR="00AB599F" w:rsidRPr="00415ADD" w:rsidRDefault="00AB599F">
      <w:pPr>
        <w:pStyle w:val="32"/>
        <w:rPr>
          <w:rFonts w:ascii="Calibri" w:hAnsi="Calibri"/>
          <w:noProof/>
          <w:kern w:val="2"/>
          <w:sz w:val="21"/>
          <w:szCs w:val="22"/>
          <w:lang w:val="en-US" w:eastAsia="zh-CN"/>
        </w:rPr>
      </w:pPr>
      <w:r>
        <w:rPr>
          <w:noProof/>
        </w:rPr>
        <w:t>5.X.1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_Toc125578984 \h </w:instrText>
      </w:r>
      <w:r>
        <w:rPr>
          <w:noProof/>
        </w:rPr>
      </w:r>
      <w:r>
        <w:rPr>
          <w:noProof/>
        </w:rPr>
        <w:fldChar w:fldCharType="separate"/>
      </w:r>
      <w:r>
        <w:rPr>
          <w:noProof/>
        </w:rPr>
        <w:t>15</w:t>
      </w:r>
      <w:r>
        <w:rPr>
          <w:noProof/>
        </w:rPr>
        <w:fldChar w:fldCharType="end"/>
      </w:r>
    </w:p>
    <w:p w14:paraId="66A85C6E" w14:textId="77777777" w:rsidR="00AB599F" w:rsidRPr="00415ADD" w:rsidRDefault="00AB599F">
      <w:pPr>
        <w:pStyle w:val="32"/>
        <w:rPr>
          <w:rFonts w:ascii="Calibri" w:hAnsi="Calibri"/>
          <w:noProof/>
          <w:kern w:val="2"/>
          <w:sz w:val="21"/>
          <w:szCs w:val="22"/>
          <w:lang w:val="en-US" w:eastAsia="zh-CN"/>
        </w:rPr>
      </w:pPr>
      <w:r>
        <w:rPr>
          <w:noProof/>
        </w:rPr>
        <w:t>5.X.2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_Toc125578985 \h </w:instrText>
      </w:r>
      <w:r>
        <w:rPr>
          <w:noProof/>
        </w:rPr>
      </w:r>
      <w:r>
        <w:rPr>
          <w:noProof/>
        </w:rPr>
        <w:fldChar w:fldCharType="separate"/>
      </w:r>
      <w:r>
        <w:rPr>
          <w:noProof/>
        </w:rPr>
        <w:t>15</w:t>
      </w:r>
      <w:r>
        <w:rPr>
          <w:noProof/>
        </w:rPr>
        <w:fldChar w:fldCharType="end"/>
      </w:r>
    </w:p>
    <w:p w14:paraId="63EED14F" w14:textId="77777777" w:rsidR="00AB599F" w:rsidRPr="00415ADD" w:rsidRDefault="00AB599F">
      <w:pPr>
        <w:pStyle w:val="32"/>
        <w:rPr>
          <w:rFonts w:ascii="Calibri" w:hAnsi="Calibri"/>
          <w:noProof/>
          <w:kern w:val="2"/>
          <w:sz w:val="21"/>
          <w:szCs w:val="22"/>
          <w:lang w:val="en-US" w:eastAsia="zh-CN"/>
        </w:rPr>
      </w:pPr>
      <w:r>
        <w:rPr>
          <w:noProof/>
        </w:rPr>
        <w:t>5.X.3</w:t>
      </w:r>
      <w:r w:rsidRPr="00415ADD">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_Toc125578986 \h </w:instrText>
      </w:r>
      <w:r>
        <w:rPr>
          <w:noProof/>
        </w:rPr>
      </w:r>
      <w:r>
        <w:rPr>
          <w:noProof/>
        </w:rPr>
        <w:fldChar w:fldCharType="separate"/>
      </w:r>
      <w:r>
        <w:rPr>
          <w:noProof/>
        </w:rPr>
        <w:t>15</w:t>
      </w:r>
      <w:r>
        <w:rPr>
          <w:noProof/>
        </w:rPr>
        <w:fldChar w:fldCharType="end"/>
      </w:r>
    </w:p>
    <w:p w14:paraId="5BE0AC5F" w14:textId="77777777" w:rsidR="00AB599F" w:rsidRPr="00415ADD" w:rsidRDefault="00AB599F">
      <w:pPr>
        <w:pStyle w:val="10"/>
        <w:rPr>
          <w:rFonts w:ascii="Calibri" w:hAnsi="Calibri"/>
          <w:noProof/>
          <w:kern w:val="2"/>
          <w:sz w:val="21"/>
          <w:szCs w:val="22"/>
          <w:lang w:val="en-US" w:eastAsia="zh-CN"/>
        </w:rPr>
      </w:pPr>
      <w:r>
        <w:rPr>
          <w:noProof/>
        </w:rPr>
        <w:t>6</w:t>
      </w:r>
      <w:r w:rsidRPr="00415ADD">
        <w:rPr>
          <w:rFonts w:ascii="Calibri"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_Toc125578987 \h </w:instrText>
      </w:r>
      <w:r>
        <w:rPr>
          <w:noProof/>
        </w:rPr>
      </w:r>
      <w:r>
        <w:rPr>
          <w:noProof/>
        </w:rPr>
        <w:fldChar w:fldCharType="separate"/>
      </w:r>
      <w:r>
        <w:rPr>
          <w:noProof/>
        </w:rPr>
        <w:t>15</w:t>
      </w:r>
      <w:r>
        <w:rPr>
          <w:noProof/>
        </w:rPr>
        <w:fldChar w:fldCharType="end"/>
      </w:r>
    </w:p>
    <w:p w14:paraId="5541AF32"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0</w:t>
      </w:r>
      <w:r w:rsidRPr="00415ADD">
        <w:rPr>
          <w:rFonts w:ascii="Calibri"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_Toc125578988 \h </w:instrText>
      </w:r>
      <w:r>
        <w:rPr>
          <w:noProof/>
        </w:rPr>
      </w:r>
      <w:r>
        <w:rPr>
          <w:noProof/>
        </w:rPr>
        <w:fldChar w:fldCharType="separate"/>
      </w:r>
      <w:r>
        <w:rPr>
          <w:noProof/>
        </w:rPr>
        <w:t>15</w:t>
      </w:r>
      <w:r>
        <w:rPr>
          <w:noProof/>
        </w:rPr>
        <w:fldChar w:fldCharType="end"/>
      </w:r>
    </w:p>
    <w:p w14:paraId="53EB0693"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w:t>
      </w:r>
      <w:r w:rsidRPr="00415ADD">
        <w:rPr>
          <w:rFonts w:ascii="Calibri"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_Toc125578989 \h </w:instrText>
      </w:r>
      <w:r>
        <w:rPr>
          <w:noProof/>
        </w:rPr>
      </w:r>
      <w:r>
        <w:rPr>
          <w:noProof/>
        </w:rPr>
        <w:fldChar w:fldCharType="separate"/>
      </w:r>
      <w:r>
        <w:rPr>
          <w:noProof/>
        </w:rPr>
        <w:t>16</w:t>
      </w:r>
      <w:r>
        <w:rPr>
          <w:noProof/>
        </w:rPr>
        <w:fldChar w:fldCharType="end"/>
      </w:r>
    </w:p>
    <w:p w14:paraId="7A682771"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_Toc125578990 \h </w:instrText>
      </w:r>
      <w:r>
        <w:rPr>
          <w:noProof/>
        </w:rPr>
      </w:r>
      <w:r>
        <w:rPr>
          <w:noProof/>
        </w:rPr>
        <w:fldChar w:fldCharType="separate"/>
      </w:r>
      <w:r>
        <w:rPr>
          <w:noProof/>
        </w:rPr>
        <w:t>16</w:t>
      </w:r>
      <w:r>
        <w:rPr>
          <w:noProof/>
        </w:rPr>
        <w:fldChar w:fldCharType="end"/>
      </w:r>
    </w:p>
    <w:p w14:paraId="08BE056D"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_Toc125578991 \h </w:instrText>
      </w:r>
      <w:r>
        <w:rPr>
          <w:noProof/>
        </w:rPr>
      </w:r>
      <w:r>
        <w:rPr>
          <w:noProof/>
        </w:rPr>
        <w:fldChar w:fldCharType="separate"/>
      </w:r>
      <w:r>
        <w:rPr>
          <w:noProof/>
        </w:rPr>
        <w:t>16</w:t>
      </w:r>
      <w:r>
        <w:rPr>
          <w:noProof/>
        </w:rPr>
        <w:fldChar w:fldCharType="end"/>
      </w:r>
    </w:p>
    <w:p w14:paraId="7CE2E54F"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_Toc125578992 \h </w:instrText>
      </w:r>
      <w:r>
        <w:rPr>
          <w:noProof/>
        </w:rPr>
      </w:r>
      <w:r>
        <w:rPr>
          <w:noProof/>
        </w:rPr>
        <w:fldChar w:fldCharType="separate"/>
      </w:r>
      <w:r>
        <w:rPr>
          <w:noProof/>
        </w:rPr>
        <w:t>17</w:t>
      </w:r>
      <w:r>
        <w:rPr>
          <w:noProof/>
        </w:rPr>
        <w:fldChar w:fldCharType="end"/>
      </w:r>
    </w:p>
    <w:p w14:paraId="2784092D"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2</w:t>
      </w:r>
      <w:r w:rsidRPr="00415ADD">
        <w:rPr>
          <w:rFonts w:ascii="Calibri"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_Toc125578993 \h </w:instrText>
      </w:r>
      <w:r>
        <w:rPr>
          <w:noProof/>
        </w:rPr>
      </w:r>
      <w:r>
        <w:rPr>
          <w:noProof/>
        </w:rPr>
        <w:fldChar w:fldCharType="separate"/>
      </w:r>
      <w:r>
        <w:rPr>
          <w:noProof/>
        </w:rPr>
        <w:t>17</w:t>
      </w:r>
      <w:r>
        <w:rPr>
          <w:noProof/>
        </w:rPr>
        <w:fldChar w:fldCharType="end"/>
      </w:r>
    </w:p>
    <w:p w14:paraId="0F60D865"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_Toc125578994 \h </w:instrText>
      </w:r>
      <w:r>
        <w:rPr>
          <w:noProof/>
        </w:rPr>
      </w:r>
      <w:r>
        <w:rPr>
          <w:noProof/>
        </w:rPr>
        <w:fldChar w:fldCharType="separate"/>
      </w:r>
      <w:r>
        <w:rPr>
          <w:noProof/>
        </w:rPr>
        <w:t>17</w:t>
      </w:r>
      <w:r>
        <w:rPr>
          <w:noProof/>
        </w:rPr>
        <w:fldChar w:fldCharType="end"/>
      </w:r>
    </w:p>
    <w:p w14:paraId="115A5464"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_Toc125578995 \h </w:instrText>
      </w:r>
      <w:r>
        <w:rPr>
          <w:noProof/>
        </w:rPr>
      </w:r>
      <w:r>
        <w:rPr>
          <w:noProof/>
        </w:rPr>
        <w:fldChar w:fldCharType="separate"/>
      </w:r>
      <w:r>
        <w:rPr>
          <w:noProof/>
        </w:rPr>
        <w:t>18</w:t>
      </w:r>
      <w:r>
        <w:rPr>
          <w:noProof/>
        </w:rPr>
        <w:fldChar w:fldCharType="end"/>
      </w:r>
    </w:p>
    <w:p w14:paraId="51642E8F"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w:t>
      </w:r>
      <w:r>
        <w:rPr>
          <w:noProof/>
        </w:rPr>
        <w:t>.3</w:t>
      </w:r>
      <w:r w:rsidRPr="00415ADD">
        <w:rPr>
          <w:rFonts w:ascii="Calibri"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_Toc125578996 \h </w:instrText>
      </w:r>
      <w:r>
        <w:rPr>
          <w:noProof/>
        </w:rPr>
      </w:r>
      <w:r>
        <w:rPr>
          <w:noProof/>
        </w:rPr>
        <w:fldChar w:fldCharType="separate"/>
      </w:r>
      <w:r>
        <w:rPr>
          <w:noProof/>
        </w:rPr>
        <w:t>19</w:t>
      </w:r>
      <w:r>
        <w:rPr>
          <w:noProof/>
        </w:rPr>
        <w:fldChar w:fldCharType="end"/>
      </w:r>
    </w:p>
    <w:p w14:paraId="0B5B0090"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3</w:t>
      </w:r>
      <w:r w:rsidRPr="00415ADD">
        <w:rPr>
          <w:rFonts w:ascii="Calibri"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_Toc125578997 \h </w:instrText>
      </w:r>
      <w:r>
        <w:rPr>
          <w:noProof/>
        </w:rPr>
      </w:r>
      <w:r>
        <w:rPr>
          <w:noProof/>
        </w:rPr>
        <w:fldChar w:fldCharType="separate"/>
      </w:r>
      <w:r>
        <w:rPr>
          <w:noProof/>
        </w:rPr>
        <w:t>19</w:t>
      </w:r>
      <w:r>
        <w:rPr>
          <w:noProof/>
        </w:rPr>
        <w:fldChar w:fldCharType="end"/>
      </w:r>
    </w:p>
    <w:p w14:paraId="3D315B45"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_Toc125578998 \h </w:instrText>
      </w:r>
      <w:r>
        <w:rPr>
          <w:noProof/>
        </w:rPr>
      </w:r>
      <w:r>
        <w:rPr>
          <w:noProof/>
        </w:rPr>
        <w:fldChar w:fldCharType="separate"/>
      </w:r>
      <w:r>
        <w:rPr>
          <w:noProof/>
        </w:rPr>
        <w:t>19</w:t>
      </w:r>
      <w:r>
        <w:rPr>
          <w:noProof/>
        </w:rPr>
        <w:fldChar w:fldCharType="end"/>
      </w:r>
    </w:p>
    <w:p w14:paraId="2987406E"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_Toc125578999 \h </w:instrText>
      </w:r>
      <w:r>
        <w:rPr>
          <w:noProof/>
        </w:rPr>
      </w:r>
      <w:r>
        <w:rPr>
          <w:noProof/>
        </w:rPr>
        <w:fldChar w:fldCharType="separate"/>
      </w:r>
      <w:r>
        <w:rPr>
          <w:noProof/>
        </w:rPr>
        <w:t>19</w:t>
      </w:r>
      <w:r>
        <w:rPr>
          <w:noProof/>
        </w:rPr>
        <w:fldChar w:fldCharType="end"/>
      </w:r>
    </w:p>
    <w:p w14:paraId="44BF980C" w14:textId="77777777" w:rsidR="00AB599F" w:rsidRPr="00415ADD" w:rsidRDefault="00AB599F">
      <w:pPr>
        <w:pStyle w:val="42"/>
        <w:rPr>
          <w:rFonts w:ascii="Calibri" w:hAnsi="Calibri"/>
          <w:noProof/>
          <w:kern w:val="2"/>
          <w:sz w:val="21"/>
          <w:szCs w:val="22"/>
          <w:lang w:val="en-US" w:eastAsia="zh-CN"/>
        </w:rPr>
      </w:pPr>
      <w:r>
        <w:rPr>
          <w:noProof/>
          <w:lang w:eastAsia="zh-CN"/>
        </w:rPr>
        <w:t>6.3.2.1</w:t>
      </w:r>
      <w:r w:rsidRPr="00415ADD">
        <w:rPr>
          <w:rFonts w:ascii="Calibri"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_Toc125579000 \h </w:instrText>
      </w:r>
      <w:r>
        <w:rPr>
          <w:noProof/>
        </w:rPr>
      </w:r>
      <w:r>
        <w:rPr>
          <w:noProof/>
        </w:rPr>
        <w:fldChar w:fldCharType="separate"/>
      </w:r>
      <w:r>
        <w:rPr>
          <w:noProof/>
        </w:rPr>
        <w:t>19</w:t>
      </w:r>
      <w:r>
        <w:rPr>
          <w:noProof/>
        </w:rPr>
        <w:fldChar w:fldCharType="end"/>
      </w:r>
    </w:p>
    <w:p w14:paraId="0538E745" w14:textId="77777777" w:rsidR="00AB599F" w:rsidRPr="00415ADD" w:rsidRDefault="00AB599F">
      <w:pPr>
        <w:pStyle w:val="42"/>
        <w:rPr>
          <w:rFonts w:ascii="Calibri" w:hAnsi="Calibri"/>
          <w:noProof/>
          <w:kern w:val="2"/>
          <w:sz w:val="21"/>
          <w:szCs w:val="22"/>
          <w:lang w:val="en-US" w:eastAsia="zh-CN"/>
        </w:rPr>
      </w:pPr>
      <w:r>
        <w:rPr>
          <w:noProof/>
          <w:lang w:eastAsia="zh-CN"/>
        </w:rPr>
        <w:lastRenderedPageBreak/>
        <w:t>6.3.2.2</w:t>
      </w:r>
      <w:r w:rsidRPr="00415ADD">
        <w:rPr>
          <w:rFonts w:ascii="Calibri"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_Toc125579001 \h </w:instrText>
      </w:r>
      <w:r>
        <w:rPr>
          <w:noProof/>
        </w:rPr>
      </w:r>
      <w:r>
        <w:rPr>
          <w:noProof/>
        </w:rPr>
        <w:fldChar w:fldCharType="separate"/>
      </w:r>
      <w:r>
        <w:rPr>
          <w:noProof/>
        </w:rPr>
        <w:t>22</w:t>
      </w:r>
      <w:r>
        <w:rPr>
          <w:noProof/>
        </w:rPr>
        <w:fldChar w:fldCharType="end"/>
      </w:r>
    </w:p>
    <w:p w14:paraId="730CEC8C"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_Toc125579002 \h </w:instrText>
      </w:r>
      <w:r>
        <w:rPr>
          <w:noProof/>
        </w:rPr>
      </w:r>
      <w:r>
        <w:rPr>
          <w:noProof/>
        </w:rPr>
        <w:fldChar w:fldCharType="separate"/>
      </w:r>
      <w:r>
        <w:rPr>
          <w:noProof/>
        </w:rPr>
        <w:t>22</w:t>
      </w:r>
      <w:r>
        <w:rPr>
          <w:noProof/>
        </w:rPr>
        <w:fldChar w:fldCharType="end"/>
      </w:r>
    </w:p>
    <w:p w14:paraId="51DBB6B0"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4</w:t>
      </w:r>
      <w:r w:rsidRPr="00415ADD">
        <w:rPr>
          <w:rFonts w:ascii="Calibri"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_Toc125579003 \h </w:instrText>
      </w:r>
      <w:r>
        <w:rPr>
          <w:noProof/>
        </w:rPr>
      </w:r>
      <w:r>
        <w:rPr>
          <w:noProof/>
        </w:rPr>
        <w:fldChar w:fldCharType="separate"/>
      </w:r>
      <w:r>
        <w:rPr>
          <w:noProof/>
        </w:rPr>
        <w:t>23</w:t>
      </w:r>
      <w:r>
        <w:rPr>
          <w:noProof/>
        </w:rPr>
        <w:fldChar w:fldCharType="end"/>
      </w:r>
    </w:p>
    <w:p w14:paraId="74FC5321"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_Toc125579004 \h </w:instrText>
      </w:r>
      <w:r>
        <w:rPr>
          <w:noProof/>
        </w:rPr>
      </w:r>
      <w:r>
        <w:rPr>
          <w:noProof/>
        </w:rPr>
        <w:fldChar w:fldCharType="separate"/>
      </w:r>
      <w:r>
        <w:rPr>
          <w:noProof/>
        </w:rPr>
        <w:t>23</w:t>
      </w:r>
      <w:r>
        <w:rPr>
          <w:noProof/>
        </w:rPr>
        <w:fldChar w:fldCharType="end"/>
      </w:r>
    </w:p>
    <w:p w14:paraId="0F0E06FC"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_Toc125579005 \h </w:instrText>
      </w:r>
      <w:r>
        <w:rPr>
          <w:noProof/>
        </w:rPr>
      </w:r>
      <w:r>
        <w:rPr>
          <w:noProof/>
        </w:rPr>
        <w:fldChar w:fldCharType="separate"/>
      </w:r>
      <w:r>
        <w:rPr>
          <w:noProof/>
        </w:rPr>
        <w:t>23</w:t>
      </w:r>
      <w:r>
        <w:rPr>
          <w:noProof/>
        </w:rPr>
        <w:fldChar w:fldCharType="end"/>
      </w:r>
    </w:p>
    <w:p w14:paraId="282EBDE7"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4</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_Toc125579006 \h </w:instrText>
      </w:r>
      <w:r>
        <w:rPr>
          <w:noProof/>
        </w:rPr>
      </w:r>
      <w:r>
        <w:rPr>
          <w:noProof/>
        </w:rPr>
        <w:fldChar w:fldCharType="separate"/>
      </w:r>
      <w:r>
        <w:rPr>
          <w:noProof/>
        </w:rPr>
        <w:t>25</w:t>
      </w:r>
      <w:r>
        <w:rPr>
          <w:noProof/>
        </w:rPr>
        <w:fldChar w:fldCharType="end"/>
      </w:r>
    </w:p>
    <w:p w14:paraId="2437FDEB"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5</w:t>
      </w:r>
      <w:r w:rsidRPr="00415ADD">
        <w:rPr>
          <w:rFonts w:ascii="Calibri"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0A56AD">
        <w:rPr>
          <w:noProof/>
          <w:lang w:val="en-US" w:eastAsia="zh-CN"/>
        </w:rPr>
        <w:t xml:space="preserve">Layer-3 </w:t>
      </w:r>
      <w:r>
        <w:rPr>
          <w:noProof/>
        </w:rPr>
        <w:t>U2U Relay</w:t>
      </w:r>
      <w:r>
        <w:rPr>
          <w:noProof/>
        </w:rPr>
        <w:tab/>
      </w:r>
      <w:r>
        <w:rPr>
          <w:noProof/>
        </w:rPr>
        <w:fldChar w:fldCharType="begin"/>
      </w:r>
      <w:r>
        <w:rPr>
          <w:noProof/>
        </w:rPr>
        <w:instrText xml:space="preserve"> PAGEREF _Toc125579007 \h </w:instrText>
      </w:r>
      <w:r>
        <w:rPr>
          <w:noProof/>
        </w:rPr>
      </w:r>
      <w:r>
        <w:rPr>
          <w:noProof/>
        </w:rPr>
        <w:fldChar w:fldCharType="separate"/>
      </w:r>
      <w:r>
        <w:rPr>
          <w:noProof/>
        </w:rPr>
        <w:t>25</w:t>
      </w:r>
      <w:r>
        <w:rPr>
          <w:noProof/>
        </w:rPr>
        <w:fldChar w:fldCharType="end"/>
      </w:r>
    </w:p>
    <w:p w14:paraId="1314E04A"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_Toc125579008 \h </w:instrText>
      </w:r>
      <w:r>
        <w:rPr>
          <w:noProof/>
        </w:rPr>
      </w:r>
      <w:r>
        <w:rPr>
          <w:noProof/>
        </w:rPr>
        <w:fldChar w:fldCharType="separate"/>
      </w:r>
      <w:r>
        <w:rPr>
          <w:noProof/>
        </w:rPr>
        <w:t>25</w:t>
      </w:r>
      <w:r>
        <w:rPr>
          <w:noProof/>
        </w:rPr>
        <w:fldChar w:fldCharType="end"/>
      </w:r>
    </w:p>
    <w:p w14:paraId="22ED280A"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_Toc125579009 \h </w:instrText>
      </w:r>
      <w:r>
        <w:rPr>
          <w:noProof/>
        </w:rPr>
      </w:r>
      <w:r>
        <w:rPr>
          <w:noProof/>
        </w:rPr>
        <w:fldChar w:fldCharType="separate"/>
      </w:r>
      <w:r>
        <w:rPr>
          <w:noProof/>
        </w:rPr>
        <w:t>25</w:t>
      </w:r>
      <w:r>
        <w:rPr>
          <w:noProof/>
        </w:rPr>
        <w:fldChar w:fldCharType="end"/>
      </w:r>
    </w:p>
    <w:p w14:paraId="7F25C119" w14:textId="77777777" w:rsidR="00AB599F" w:rsidRPr="00415ADD" w:rsidRDefault="00AB599F">
      <w:pPr>
        <w:pStyle w:val="42"/>
        <w:rPr>
          <w:rFonts w:ascii="Calibri" w:hAnsi="Calibri"/>
          <w:noProof/>
          <w:kern w:val="2"/>
          <w:sz w:val="21"/>
          <w:szCs w:val="22"/>
          <w:lang w:val="en-US" w:eastAsia="zh-CN"/>
        </w:rPr>
      </w:pPr>
      <w:r>
        <w:rPr>
          <w:noProof/>
        </w:rPr>
        <w:t>6.</w:t>
      </w:r>
      <w:r w:rsidRPr="000A56AD">
        <w:rPr>
          <w:noProof/>
          <w:lang w:val="en-US" w:eastAsia="zh-CN"/>
        </w:rPr>
        <w:t>5</w:t>
      </w:r>
      <w:r>
        <w:rPr>
          <w:noProof/>
        </w:rPr>
        <w:t>.2.1</w:t>
      </w:r>
      <w:r w:rsidRPr="00415ADD">
        <w:rPr>
          <w:rFonts w:ascii="Calibri" w:hAnsi="Calibri"/>
          <w:noProof/>
          <w:kern w:val="2"/>
          <w:sz w:val="21"/>
          <w:szCs w:val="22"/>
          <w:lang w:val="en-US" w:eastAsia="zh-CN"/>
        </w:rPr>
        <w:tab/>
      </w:r>
      <w:r>
        <w:rPr>
          <w:noProof/>
        </w:rPr>
        <w:t>PC5 link security establishment procedure</w:t>
      </w:r>
      <w:r w:rsidRPr="000A56AD">
        <w:rPr>
          <w:noProof/>
          <w:lang w:val="en-US" w:eastAsia="zh-CN"/>
        </w:rPr>
        <w:t xml:space="preserve"> over User Plane</w:t>
      </w:r>
      <w:r>
        <w:rPr>
          <w:noProof/>
        </w:rPr>
        <w:tab/>
      </w:r>
      <w:r>
        <w:rPr>
          <w:noProof/>
        </w:rPr>
        <w:fldChar w:fldCharType="begin"/>
      </w:r>
      <w:r>
        <w:rPr>
          <w:noProof/>
        </w:rPr>
        <w:instrText xml:space="preserve"> PAGEREF _Toc125579010 \h </w:instrText>
      </w:r>
      <w:r>
        <w:rPr>
          <w:noProof/>
        </w:rPr>
      </w:r>
      <w:r>
        <w:rPr>
          <w:noProof/>
        </w:rPr>
        <w:fldChar w:fldCharType="separate"/>
      </w:r>
      <w:r>
        <w:rPr>
          <w:noProof/>
        </w:rPr>
        <w:t>25</w:t>
      </w:r>
      <w:r>
        <w:rPr>
          <w:noProof/>
        </w:rPr>
        <w:fldChar w:fldCharType="end"/>
      </w:r>
    </w:p>
    <w:p w14:paraId="666DE87F" w14:textId="77777777" w:rsidR="00AB599F" w:rsidRPr="00415ADD" w:rsidRDefault="00AB599F">
      <w:pPr>
        <w:pStyle w:val="42"/>
        <w:rPr>
          <w:rFonts w:ascii="Calibri" w:hAnsi="Calibri"/>
          <w:noProof/>
          <w:kern w:val="2"/>
          <w:sz w:val="21"/>
          <w:szCs w:val="22"/>
          <w:lang w:val="en-US" w:eastAsia="zh-CN"/>
        </w:rPr>
      </w:pPr>
      <w:r>
        <w:rPr>
          <w:noProof/>
        </w:rPr>
        <w:t>6.</w:t>
      </w:r>
      <w:r w:rsidRPr="000A56AD">
        <w:rPr>
          <w:noProof/>
          <w:lang w:val="en-US" w:eastAsia="zh-CN"/>
        </w:rPr>
        <w:t>5</w:t>
      </w:r>
      <w:r>
        <w:rPr>
          <w:noProof/>
        </w:rPr>
        <w:t>.2.2</w:t>
      </w:r>
      <w:r w:rsidRPr="00415ADD">
        <w:rPr>
          <w:rFonts w:ascii="Calibri" w:hAnsi="Calibri"/>
          <w:noProof/>
          <w:kern w:val="2"/>
          <w:sz w:val="21"/>
          <w:szCs w:val="22"/>
          <w:lang w:val="en-US" w:eastAsia="zh-CN"/>
        </w:rPr>
        <w:tab/>
      </w:r>
      <w:r w:rsidRPr="000A56AD">
        <w:rPr>
          <w:noProof/>
          <w:lang w:val="en-US" w:eastAsia="zh-CN"/>
        </w:rPr>
        <w:t>PC5 link security establishment procedure over Control Plane</w:t>
      </w:r>
      <w:r>
        <w:rPr>
          <w:noProof/>
        </w:rPr>
        <w:tab/>
      </w:r>
      <w:r>
        <w:rPr>
          <w:noProof/>
        </w:rPr>
        <w:fldChar w:fldCharType="begin"/>
      </w:r>
      <w:r>
        <w:rPr>
          <w:noProof/>
        </w:rPr>
        <w:instrText xml:space="preserve"> PAGEREF _Toc125579011 \h </w:instrText>
      </w:r>
      <w:r>
        <w:rPr>
          <w:noProof/>
        </w:rPr>
      </w:r>
      <w:r>
        <w:rPr>
          <w:noProof/>
        </w:rPr>
        <w:fldChar w:fldCharType="separate"/>
      </w:r>
      <w:r>
        <w:rPr>
          <w:noProof/>
        </w:rPr>
        <w:t>28</w:t>
      </w:r>
      <w:r>
        <w:rPr>
          <w:noProof/>
        </w:rPr>
        <w:fldChar w:fldCharType="end"/>
      </w:r>
    </w:p>
    <w:p w14:paraId="217D391D" w14:textId="77777777" w:rsidR="00AB599F" w:rsidRPr="00415ADD" w:rsidRDefault="00AB599F">
      <w:pPr>
        <w:pStyle w:val="32"/>
        <w:rPr>
          <w:rFonts w:ascii="Calibri" w:hAnsi="Calibri"/>
          <w:noProof/>
          <w:kern w:val="2"/>
          <w:sz w:val="21"/>
          <w:szCs w:val="22"/>
          <w:lang w:val="en-US" w:eastAsia="zh-CN"/>
        </w:rPr>
      </w:pPr>
      <w:r w:rsidRPr="000A56AD">
        <w:rPr>
          <w:noProof/>
          <w:lang w:val="en-US"/>
        </w:rPr>
        <w:t>6.</w:t>
      </w:r>
      <w:r w:rsidRPr="000A56AD">
        <w:rPr>
          <w:noProof/>
          <w:lang w:val="en-US" w:eastAsia="zh-CN"/>
        </w:rPr>
        <w:t>5</w:t>
      </w:r>
      <w:r w:rsidRPr="000A56AD">
        <w:rPr>
          <w:noProof/>
          <w:lang w:val="en-US"/>
        </w:rPr>
        <w:t>.3</w:t>
      </w:r>
      <w:r w:rsidRPr="00415ADD">
        <w:rPr>
          <w:rFonts w:ascii="Calibri" w:hAnsi="Calibri"/>
          <w:noProof/>
          <w:kern w:val="2"/>
          <w:sz w:val="21"/>
          <w:szCs w:val="22"/>
          <w:lang w:val="en-US" w:eastAsia="zh-CN"/>
        </w:rPr>
        <w:tab/>
      </w:r>
      <w:r w:rsidRPr="000A56AD">
        <w:rPr>
          <w:noProof/>
          <w:lang w:val="en-US"/>
        </w:rPr>
        <w:t>Evaluation</w:t>
      </w:r>
      <w:r>
        <w:rPr>
          <w:noProof/>
        </w:rPr>
        <w:tab/>
      </w:r>
      <w:r>
        <w:rPr>
          <w:noProof/>
        </w:rPr>
        <w:fldChar w:fldCharType="begin"/>
      </w:r>
      <w:r>
        <w:rPr>
          <w:noProof/>
        </w:rPr>
        <w:instrText xml:space="preserve"> PAGEREF _Toc125579012 \h </w:instrText>
      </w:r>
      <w:r>
        <w:rPr>
          <w:noProof/>
        </w:rPr>
      </w:r>
      <w:r>
        <w:rPr>
          <w:noProof/>
        </w:rPr>
        <w:fldChar w:fldCharType="separate"/>
      </w:r>
      <w:r>
        <w:rPr>
          <w:noProof/>
        </w:rPr>
        <w:t>29</w:t>
      </w:r>
      <w:r>
        <w:rPr>
          <w:noProof/>
        </w:rPr>
        <w:fldChar w:fldCharType="end"/>
      </w:r>
    </w:p>
    <w:p w14:paraId="5C04D35E"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7</w:t>
      </w:r>
      <w:r w:rsidRPr="00415ADD">
        <w:rPr>
          <w:rFonts w:ascii="Calibri"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_Toc125579013 \h </w:instrText>
      </w:r>
      <w:r>
        <w:rPr>
          <w:noProof/>
        </w:rPr>
      </w:r>
      <w:r>
        <w:rPr>
          <w:noProof/>
        </w:rPr>
        <w:fldChar w:fldCharType="separate"/>
      </w:r>
      <w:r>
        <w:rPr>
          <w:noProof/>
        </w:rPr>
        <w:t>34</w:t>
      </w:r>
      <w:r>
        <w:rPr>
          <w:noProof/>
        </w:rPr>
        <w:fldChar w:fldCharType="end"/>
      </w:r>
    </w:p>
    <w:p w14:paraId="402DA214"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_Toc125579014 \h </w:instrText>
      </w:r>
      <w:r>
        <w:rPr>
          <w:noProof/>
        </w:rPr>
      </w:r>
      <w:r>
        <w:rPr>
          <w:noProof/>
        </w:rPr>
        <w:fldChar w:fldCharType="separate"/>
      </w:r>
      <w:r>
        <w:rPr>
          <w:noProof/>
        </w:rPr>
        <w:t>34</w:t>
      </w:r>
      <w:r>
        <w:rPr>
          <w:noProof/>
        </w:rPr>
        <w:fldChar w:fldCharType="end"/>
      </w:r>
    </w:p>
    <w:p w14:paraId="31AFA671"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_Toc125579015 \h </w:instrText>
      </w:r>
      <w:r>
        <w:rPr>
          <w:noProof/>
        </w:rPr>
      </w:r>
      <w:r>
        <w:rPr>
          <w:noProof/>
        </w:rPr>
        <w:fldChar w:fldCharType="separate"/>
      </w:r>
      <w:r>
        <w:rPr>
          <w:noProof/>
        </w:rPr>
        <w:t>35</w:t>
      </w:r>
      <w:r>
        <w:rPr>
          <w:noProof/>
        </w:rPr>
        <w:fldChar w:fldCharType="end"/>
      </w:r>
    </w:p>
    <w:p w14:paraId="3A911A56"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7</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_Toc125579016 \h </w:instrText>
      </w:r>
      <w:r>
        <w:rPr>
          <w:noProof/>
        </w:rPr>
      </w:r>
      <w:r>
        <w:rPr>
          <w:noProof/>
        </w:rPr>
        <w:fldChar w:fldCharType="separate"/>
      </w:r>
      <w:r>
        <w:rPr>
          <w:noProof/>
        </w:rPr>
        <w:t>36</w:t>
      </w:r>
      <w:r>
        <w:rPr>
          <w:noProof/>
        </w:rPr>
        <w:fldChar w:fldCharType="end"/>
      </w:r>
    </w:p>
    <w:p w14:paraId="6BAC348C"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8</w:t>
      </w:r>
      <w:r w:rsidRPr="00415ADD">
        <w:rPr>
          <w:rFonts w:ascii="Calibri"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_Toc125579017 \h </w:instrText>
      </w:r>
      <w:r>
        <w:rPr>
          <w:noProof/>
        </w:rPr>
      </w:r>
      <w:r>
        <w:rPr>
          <w:noProof/>
        </w:rPr>
        <w:fldChar w:fldCharType="separate"/>
      </w:r>
      <w:r>
        <w:rPr>
          <w:noProof/>
        </w:rPr>
        <w:t>36</w:t>
      </w:r>
      <w:r>
        <w:rPr>
          <w:noProof/>
        </w:rPr>
        <w:fldChar w:fldCharType="end"/>
      </w:r>
    </w:p>
    <w:p w14:paraId="4868E0DC"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_Toc125579018 \h </w:instrText>
      </w:r>
      <w:r>
        <w:rPr>
          <w:noProof/>
        </w:rPr>
      </w:r>
      <w:r>
        <w:rPr>
          <w:noProof/>
        </w:rPr>
        <w:fldChar w:fldCharType="separate"/>
      </w:r>
      <w:r>
        <w:rPr>
          <w:noProof/>
        </w:rPr>
        <w:t>36</w:t>
      </w:r>
      <w:r>
        <w:rPr>
          <w:noProof/>
        </w:rPr>
        <w:fldChar w:fldCharType="end"/>
      </w:r>
    </w:p>
    <w:p w14:paraId="7A873774"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_Toc125579019 \h </w:instrText>
      </w:r>
      <w:r>
        <w:rPr>
          <w:noProof/>
        </w:rPr>
      </w:r>
      <w:r>
        <w:rPr>
          <w:noProof/>
        </w:rPr>
        <w:fldChar w:fldCharType="separate"/>
      </w:r>
      <w:r>
        <w:rPr>
          <w:noProof/>
        </w:rPr>
        <w:t>37</w:t>
      </w:r>
      <w:r>
        <w:rPr>
          <w:noProof/>
        </w:rPr>
        <w:fldChar w:fldCharType="end"/>
      </w:r>
    </w:p>
    <w:p w14:paraId="30674DAF" w14:textId="77777777" w:rsidR="00AB599F" w:rsidRPr="00415ADD" w:rsidRDefault="00AB599F">
      <w:pPr>
        <w:pStyle w:val="42"/>
        <w:rPr>
          <w:rFonts w:ascii="Calibri" w:hAnsi="Calibri"/>
          <w:noProof/>
          <w:kern w:val="2"/>
          <w:sz w:val="21"/>
          <w:szCs w:val="22"/>
          <w:lang w:val="en-US" w:eastAsia="zh-CN"/>
        </w:rPr>
      </w:pPr>
      <w:r>
        <w:rPr>
          <w:noProof/>
          <w:lang w:eastAsia="zh-CN"/>
        </w:rPr>
        <w:t>6.8.2.1</w:t>
      </w:r>
      <w:r w:rsidRPr="00415ADD">
        <w:rPr>
          <w:rFonts w:ascii="Calibri" w:hAnsi="Calibri"/>
          <w:noProof/>
          <w:kern w:val="2"/>
          <w:sz w:val="21"/>
          <w:szCs w:val="22"/>
          <w:lang w:val="en-US" w:eastAsia="zh-CN"/>
        </w:rPr>
        <w:tab/>
      </w:r>
      <w:r>
        <w:rPr>
          <w:noProof/>
          <w:lang w:eastAsia="zh-CN"/>
        </w:rPr>
        <w:t>Restricted 5G ProSe UE-to-UE Relay Discovery Model A over Control Plane</w:t>
      </w:r>
      <w:r>
        <w:rPr>
          <w:noProof/>
        </w:rPr>
        <w:tab/>
      </w:r>
      <w:r>
        <w:rPr>
          <w:noProof/>
        </w:rPr>
        <w:fldChar w:fldCharType="begin"/>
      </w:r>
      <w:r>
        <w:rPr>
          <w:noProof/>
        </w:rPr>
        <w:instrText xml:space="preserve"> PAGEREF _Toc125579020 \h </w:instrText>
      </w:r>
      <w:r>
        <w:rPr>
          <w:noProof/>
        </w:rPr>
      </w:r>
      <w:r>
        <w:rPr>
          <w:noProof/>
        </w:rPr>
        <w:fldChar w:fldCharType="separate"/>
      </w:r>
      <w:r>
        <w:rPr>
          <w:noProof/>
        </w:rPr>
        <w:t>37</w:t>
      </w:r>
      <w:r>
        <w:rPr>
          <w:noProof/>
        </w:rPr>
        <w:fldChar w:fldCharType="end"/>
      </w:r>
    </w:p>
    <w:p w14:paraId="061C05AC" w14:textId="77777777" w:rsidR="00AB599F" w:rsidRPr="00415ADD" w:rsidRDefault="00AB599F">
      <w:pPr>
        <w:pStyle w:val="42"/>
        <w:rPr>
          <w:rFonts w:ascii="Calibri" w:hAnsi="Calibri"/>
          <w:noProof/>
          <w:kern w:val="2"/>
          <w:sz w:val="21"/>
          <w:szCs w:val="22"/>
          <w:lang w:val="en-US" w:eastAsia="zh-CN"/>
        </w:rPr>
      </w:pPr>
      <w:r>
        <w:rPr>
          <w:noProof/>
        </w:rPr>
        <w:t>6.</w:t>
      </w:r>
      <w:r>
        <w:rPr>
          <w:noProof/>
          <w:lang w:eastAsia="zh-CN"/>
        </w:rPr>
        <w:t>8</w:t>
      </w:r>
      <w:r>
        <w:rPr>
          <w:noProof/>
        </w:rPr>
        <w:t>.2.2</w:t>
      </w:r>
      <w:r w:rsidRPr="00415ADD">
        <w:rPr>
          <w:rFonts w:ascii="Calibri" w:hAnsi="Calibri"/>
          <w:noProof/>
          <w:kern w:val="2"/>
          <w:sz w:val="21"/>
          <w:szCs w:val="22"/>
          <w:lang w:val="en-US" w:eastAsia="zh-CN"/>
        </w:rPr>
        <w:tab/>
      </w:r>
      <w:r>
        <w:rPr>
          <w:noProof/>
          <w:lang w:eastAsia="zh-CN"/>
        </w:rPr>
        <w:t>Restricted 5G ProSe UE-to-UE Relay Discovery Model A over User Plane</w:t>
      </w:r>
      <w:r>
        <w:rPr>
          <w:noProof/>
        </w:rPr>
        <w:tab/>
      </w:r>
      <w:r>
        <w:rPr>
          <w:noProof/>
        </w:rPr>
        <w:fldChar w:fldCharType="begin"/>
      </w:r>
      <w:r>
        <w:rPr>
          <w:noProof/>
        </w:rPr>
        <w:instrText xml:space="preserve"> PAGEREF _Toc125579021 \h </w:instrText>
      </w:r>
      <w:r>
        <w:rPr>
          <w:noProof/>
        </w:rPr>
      </w:r>
      <w:r>
        <w:rPr>
          <w:noProof/>
        </w:rPr>
        <w:fldChar w:fldCharType="separate"/>
      </w:r>
      <w:r>
        <w:rPr>
          <w:noProof/>
        </w:rPr>
        <w:t>39</w:t>
      </w:r>
      <w:r>
        <w:rPr>
          <w:noProof/>
        </w:rPr>
        <w:fldChar w:fldCharType="end"/>
      </w:r>
    </w:p>
    <w:p w14:paraId="7C125BD1"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_Toc125579022 \h </w:instrText>
      </w:r>
      <w:r>
        <w:rPr>
          <w:noProof/>
        </w:rPr>
      </w:r>
      <w:r>
        <w:rPr>
          <w:noProof/>
        </w:rPr>
        <w:fldChar w:fldCharType="separate"/>
      </w:r>
      <w:r>
        <w:rPr>
          <w:noProof/>
        </w:rPr>
        <w:t>39</w:t>
      </w:r>
      <w:r>
        <w:rPr>
          <w:noProof/>
        </w:rPr>
        <w:fldChar w:fldCharType="end"/>
      </w:r>
    </w:p>
    <w:p w14:paraId="675953F0"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9</w:t>
      </w:r>
      <w:r w:rsidRPr="00415ADD">
        <w:rPr>
          <w:rFonts w:ascii="Calibri"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_Toc125579023 \h </w:instrText>
      </w:r>
      <w:r>
        <w:rPr>
          <w:noProof/>
        </w:rPr>
      </w:r>
      <w:r>
        <w:rPr>
          <w:noProof/>
        </w:rPr>
        <w:fldChar w:fldCharType="separate"/>
      </w:r>
      <w:r>
        <w:rPr>
          <w:noProof/>
        </w:rPr>
        <w:t>39</w:t>
      </w:r>
      <w:r>
        <w:rPr>
          <w:noProof/>
        </w:rPr>
        <w:fldChar w:fldCharType="end"/>
      </w:r>
    </w:p>
    <w:p w14:paraId="68F6177F"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9</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_Toc125579024 \h </w:instrText>
      </w:r>
      <w:r>
        <w:rPr>
          <w:noProof/>
        </w:rPr>
      </w:r>
      <w:r>
        <w:rPr>
          <w:noProof/>
        </w:rPr>
        <w:fldChar w:fldCharType="separate"/>
      </w:r>
      <w:r>
        <w:rPr>
          <w:noProof/>
        </w:rPr>
        <w:t>39</w:t>
      </w:r>
      <w:r>
        <w:rPr>
          <w:noProof/>
        </w:rPr>
        <w:fldChar w:fldCharType="end"/>
      </w:r>
    </w:p>
    <w:p w14:paraId="43F03FE6"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9</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_Toc125579025 \h </w:instrText>
      </w:r>
      <w:r>
        <w:rPr>
          <w:noProof/>
        </w:rPr>
      </w:r>
      <w:r>
        <w:rPr>
          <w:noProof/>
        </w:rPr>
        <w:fldChar w:fldCharType="separate"/>
      </w:r>
      <w:r>
        <w:rPr>
          <w:noProof/>
        </w:rPr>
        <w:t>40</w:t>
      </w:r>
      <w:r>
        <w:rPr>
          <w:noProof/>
        </w:rPr>
        <w:fldChar w:fldCharType="end"/>
      </w:r>
    </w:p>
    <w:p w14:paraId="72D02F72" w14:textId="77777777" w:rsidR="00AB599F" w:rsidRPr="00415ADD" w:rsidRDefault="00AB599F">
      <w:pPr>
        <w:pStyle w:val="42"/>
        <w:rPr>
          <w:rFonts w:ascii="Calibri" w:hAnsi="Calibri"/>
          <w:noProof/>
          <w:kern w:val="2"/>
          <w:sz w:val="21"/>
          <w:szCs w:val="22"/>
          <w:lang w:val="en-US" w:eastAsia="zh-CN"/>
        </w:rPr>
      </w:pPr>
      <w:r>
        <w:rPr>
          <w:noProof/>
          <w:lang w:eastAsia="zh-CN"/>
        </w:rPr>
        <w:t>6.9.2.1</w:t>
      </w:r>
      <w:r w:rsidRPr="00415ADD">
        <w:rPr>
          <w:rFonts w:ascii="Calibri" w:hAnsi="Calibri"/>
          <w:noProof/>
          <w:kern w:val="2"/>
          <w:sz w:val="21"/>
          <w:szCs w:val="22"/>
          <w:lang w:val="en-US" w:eastAsia="zh-CN"/>
        </w:rPr>
        <w:tab/>
      </w:r>
      <w:r>
        <w:rPr>
          <w:noProof/>
          <w:lang w:eastAsia="zh-CN"/>
        </w:rPr>
        <w:t>Restricted 5G ProSe UE-to-UE Relay Discovery Model B over Control Plane</w:t>
      </w:r>
      <w:r>
        <w:rPr>
          <w:noProof/>
        </w:rPr>
        <w:tab/>
      </w:r>
      <w:r>
        <w:rPr>
          <w:noProof/>
        </w:rPr>
        <w:fldChar w:fldCharType="begin"/>
      </w:r>
      <w:r>
        <w:rPr>
          <w:noProof/>
        </w:rPr>
        <w:instrText xml:space="preserve"> PAGEREF _Toc125579026 \h </w:instrText>
      </w:r>
      <w:r>
        <w:rPr>
          <w:noProof/>
        </w:rPr>
      </w:r>
      <w:r>
        <w:rPr>
          <w:noProof/>
        </w:rPr>
        <w:fldChar w:fldCharType="separate"/>
      </w:r>
      <w:r>
        <w:rPr>
          <w:noProof/>
        </w:rPr>
        <w:t>40</w:t>
      </w:r>
      <w:r>
        <w:rPr>
          <w:noProof/>
        </w:rPr>
        <w:fldChar w:fldCharType="end"/>
      </w:r>
    </w:p>
    <w:p w14:paraId="37B920E6" w14:textId="77777777" w:rsidR="00AB599F" w:rsidRPr="00415ADD" w:rsidRDefault="00AB599F">
      <w:pPr>
        <w:pStyle w:val="42"/>
        <w:rPr>
          <w:rFonts w:ascii="Calibri" w:hAnsi="Calibri"/>
          <w:noProof/>
          <w:kern w:val="2"/>
          <w:sz w:val="21"/>
          <w:szCs w:val="22"/>
          <w:lang w:val="en-US" w:eastAsia="zh-CN"/>
        </w:rPr>
      </w:pPr>
      <w:r>
        <w:rPr>
          <w:noProof/>
        </w:rPr>
        <w:t>6.</w:t>
      </w:r>
      <w:r>
        <w:rPr>
          <w:noProof/>
          <w:lang w:eastAsia="zh-CN"/>
        </w:rPr>
        <w:t>9</w:t>
      </w:r>
      <w:r>
        <w:rPr>
          <w:noProof/>
        </w:rPr>
        <w:t>.2.2</w:t>
      </w:r>
      <w:r w:rsidRPr="00415ADD">
        <w:rPr>
          <w:rFonts w:ascii="Calibri" w:hAnsi="Calibri"/>
          <w:noProof/>
          <w:kern w:val="2"/>
          <w:sz w:val="21"/>
          <w:szCs w:val="22"/>
          <w:lang w:val="en-US" w:eastAsia="zh-CN"/>
        </w:rPr>
        <w:tab/>
      </w:r>
      <w:r>
        <w:rPr>
          <w:noProof/>
          <w:lang w:eastAsia="zh-CN"/>
        </w:rPr>
        <w:t>Restricted 5G ProSe UE-to-UE Relay Discovery Model B over User Plane</w:t>
      </w:r>
      <w:r>
        <w:rPr>
          <w:noProof/>
        </w:rPr>
        <w:tab/>
      </w:r>
      <w:r>
        <w:rPr>
          <w:noProof/>
        </w:rPr>
        <w:fldChar w:fldCharType="begin"/>
      </w:r>
      <w:r>
        <w:rPr>
          <w:noProof/>
        </w:rPr>
        <w:instrText xml:space="preserve"> PAGEREF _Toc125579027 \h </w:instrText>
      </w:r>
      <w:r>
        <w:rPr>
          <w:noProof/>
        </w:rPr>
      </w:r>
      <w:r>
        <w:rPr>
          <w:noProof/>
        </w:rPr>
        <w:fldChar w:fldCharType="separate"/>
      </w:r>
      <w:r>
        <w:rPr>
          <w:noProof/>
        </w:rPr>
        <w:t>42</w:t>
      </w:r>
      <w:r>
        <w:rPr>
          <w:noProof/>
        </w:rPr>
        <w:fldChar w:fldCharType="end"/>
      </w:r>
    </w:p>
    <w:p w14:paraId="542FF464"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9</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_Toc125579028 \h </w:instrText>
      </w:r>
      <w:r>
        <w:rPr>
          <w:noProof/>
        </w:rPr>
      </w:r>
      <w:r>
        <w:rPr>
          <w:noProof/>
        </w:rPr>
        <w:fldChar w:fldCharType="separate"/>
      </w:r>
      <w:r>
        <w:rPr>
          <w:noProof/>
        </w:rPr>
        <w:t>42</w:t>
      </w:r>
      <w:r>
        <w:rPr>
          <w:noProof/>
        </w:rPr>
        <w:fldChar w:fldCharType="end"/>
      </w:r>
    </w:p>
    <w:p w14:paraId="4EBF7C31"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10</w:t>
      </w:r>
      <w:r w:rsidRPr="00415ADD">
        <w:rPr>
          <w:rFonts w:ascii="Calibri"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_Toc125579029 \h </w:instrText>
      </w:r>
      <w:r>
        <w:rPr>
          <w:noProof/>
        </w:rPr>
      </w:r>
      <w:r>
        <w:rPr>
          <w:noProof/>
        </w:rPr>
        <w:fldChar w:fldCharType="separate"/>
      </w:r>
      <w:r>
        <w:rPr>
          <w:noProof/>
        </w:rPr>
        <w:t>42</w:t>
      </w:r>
      <w:r>
        <w:rPr>
          <w:noProof/>
        </w:rPr>
        <w:fldChar w:fldCharType="end"/>
      </w:r>
    </w:p>
    <w:p w14:paraId="230C31CE"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_Toc125579030 \h </w:instrText>
      </w:r>
      <w:r>
        <w:rPr>
          <w:noProof/>
        </w:rPr>
      </w:r>
      <w:r>
        <w:rPr>
          <w:noProof/>
        </w:rPr>
        <w:fldChar w:fldCharType="separate"/>
      </w:r>
      <w:r>
        <w:rPr>
          <w:noProof/>
        </w:rPr>
        <w:t>42</w:t>
      </w:r>
      <w:r>
        <w:rPr>
          <w:noProof/>
        </w:rPr>
        <w:fldChar w:fldCharType="end"/>
      </w:r>
    </w:p>
    <w:p w14:paraId="25DF62AF"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_Toc125579031 \h </w:instrText>
      </w:r>
      <w:r>
        <w:rPr>
          <w:noProof/>
        </w:rPr>
      </w:r>
      <w:r>
        <w:rPr>
          <w:noProof/>
        </w:rPr>
        <w:fldChar w:fldCharType="separate"/>
      </w:r>
      <w:r>
        <w:rPr>
          <w:noProof/>
        </w:rPr>
        <w:t>43</w:t>
      </w:r>
      <w:r>
        <w:rPr>
          <w:noProof/>
        </w:rPr>
        <w:fldChar w:fldCharType="end"/>
      </w:r>
    </w:p>
    <w:p w14:paraId="05D9ABEB" w14:textId="77777777" w:rsidR="00AB599F" w:rsidRPr="00415ADD" w:rsidRDefault="00AB599F">
      <w:pPr>
        <w:pStyle w:val="42"/>
        <w:rPr>
          <w:rFonts w:ascii="Calibri" w:hAnsi="Calibri"/>
          <w:noProof/>
          <w:kern w:val="2"/>
          <w:sz w:val="21"/>
          <w:szCs w:val="22"/>
          <w:lang w:val="en-US" w:eastAsia="zh-CN"/>
        </w:rPr>
      </w:pPr>
      <w:r>
        <w:rPr>
          <w:noProof/>
          <w:lang w:eastAsia="zh-CN"/>
        </w:rPr>
        <w:t>6.10.2.1</w:t>
      </w:r>
      <w:r w:rsidRPr="00415ADD">
        <w:rPr>
          <w:rFonts w:ascii="Calibri" w:hAnsi="Calibri"/>
          <w:noProof/>
          <w:kern w:val="2"/>
          <w:sz w:val="21"/>
          <w:szCs w:val="22"/>
          <w:lang w:val="en-US" w:eastAsia="zh-CN"/>
        </w:rPr>
        <w:tab/>
      </w:r>
      <w:r w:rsidRPr="000A56AD">
        <w:rPr>
          <w:noProof/>
          <w:color w:val="000000"/>
        </w:rPr>
        <w:t>Parameter provisioning in-coverage and out-of coverage</w:t>
      </w:r>
      <w:r>
        <w:rPr>
          <w:noProof/>
        </w:rPr>
        <w:tab/>
      </w:r>
      <w:r>
        <w:rPr>
          <w:noProof/>
        </w:rPr>
        <w:fldChar w:fldCharType="begin"/>
      </w:r>
      <w:r>
        <w:rPr>
          <w:noProof/>
        </w:rPr>
        <w:instrText xml:space="preserve"> PAGEREF _Toc125579032 \h </w:instrText>
      </w:r>
      <w:r>
        <w:rPr>
          <w:noProof/>
        </w:rPr>
      </w:r>
      <w:r>
        <w:rPr>
          <w:noProof/>
        </w:rPr>
        <w:fldChar w:fldCharType="separate"/>
      </w:r>
      <w:r>
        <w:rPr>
          <w:noProof/>
        </w:rPr>
        <w:t>44</w:t>
      </w:r>
      <w:r>
        <w:rPr>
          <w:noProof/>
        </w:rPr>
        <w:fldChar w:fldCharType="end"/>
      </w:r>
    </w:p>
    <w:p w14:paraId="0AA50FC5" w14:textId="77777777" w:rsidR="00AB599F" w:rsidRPr="00415ADD" w:rsidRDefault="00AB599F">
      <w:pPr>
        <w:pStyle w:val="42"/>
        <w:rPr>
          <w:rFonts w:ascii="Calibri" w:hAnsi="Calibri"/>
          <w:noProof/>
          <w:kern w:val="2"/>
          <w:sz w:val="21"/>
          <w:szCs w:val="22"/>
          <w:lang w:val="en-US" w:eastAsia="zh-CN"/>
        </w:rPr>
      </w:pPr>
      <w:r>
        <w:rPr>
          <w:noProof/>
          <w:lang w:eastAsia="zh-CN"/>
        </w:rPr>
        <w:t>6.10.2.2</w:t>
      </w:r>
      <w:r w:rsidRPr="00415ADD">
        <w:rPr>
          <w:rFonts w:ascii="Calibri"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_Toc125579033 \h </w:instrText>
      </w:r>
      <w:r>
        <w:rPr>
          <w:noProof/>
        </w:rPr>
      </w:r>
      <w:r>
        <w:rPr>
          <w:noProof/>
        </w:rPr>
        <w:fldChar w:fldCharType="separate"/>
      </w:r>
      <w:r>
        <w:rPr>
          <w:noProof/>
        </w:rPr>
        <w:t>45</w:t>
      </w:r>
      <w:r>
        <w:rPr>
          <w:noProof/>
        </w:rPr>
        <w:fldChar w:fldCharType="end"/>
      </w:r>
    </w:p>
    <w:p w14:paraId="795AB149" w14:textId="77777777" w:rsidR="00AB599F" w:rsidRPr="00415ADD" w:rsidRDefault="00AB599F">
      <w:pPr>
        <w:pStyle w:val="42"/>
        <w:rPr>
          <w:rFonts w:ascii="Calibri" w:hAnsi="Calibri"/>
          <w:noProof/>
          <w:kern w:val="2"/>
          <w:sz w:val="21"/>
          <w:szCs w:val="22"/>
          <w:lang w:val="en-US" w:eastAsia="zh-CN"/>
        </w:rPr>
      </w:pPr>
      <w:r>
        <w:rPr>
          <w:noProof/>
          <w:lang w:eastAsia="zh-CN"/>
        </w:rPr>
        <w:t>6.10.2.3</w:t>
      </w:r>
      <w:r w:rsidRPr="00415ADD">
        <w:rPr>
          <w:rFonts w:ascii="Calibri"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_Toc125579034 \h </w:instrText>
      </w:r>
      <w:r>
        <w:rPr>
          <w:noProof/>
        </w:rPr>
      </w:r>
      <w:r>
        <w:rPr>
          <w:noProof/>
        </w:rPr>
        <w:fldChar w:fldCharType="separate"/>
      </w:r>
      <w:r>
        <w:rPr>
          <w:noProof/>
        </w:rPr>
        <w:t>45</w:t>
      </w:r>
      <w:r>
        <w:rPr>
          <w:noProof/>
        </w:rPr>
        <w:fldChar w:fldCharType="end"/>
      </w:r>
    </w:p>
    <w:p w14:paraId="27502A9E" w14:textId="77777777" w:rsidR="00AB599F" w:rsidRPr="00415ADD" w:rsidRDefault="00AB599F">
      <w:pPr>
        <w:pStyle w:val="42"/>
        <w:rPr>
          <w:rFonts w:ascii="Calibri" w:hAnsi="Calibri"/>
          <w:noProof/>
          <w:kern w:val="2"/>
          <w:sz w:val="21"/>
          <w:szCs w:val="22"/>
          <w:lang w:val="en-US" w:eastAsia="zh-CN"/>
        </w:rPr>
      </w:pPr>
      <w:r>
        <w:rPr>
          <w:noProof/>
          <w:lang w:eastAsia="zh-CN"/>
        </w:rPr>
        <w:t>6.10.2.4</w:t>
      </w:r>
      <w:r w:rsidRPr="00415ADD">
        <w:rPr>
          <w:rFonts w:ascii="Calibri"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_Toc125579035 \h </w:instrText>
      </w:r>
      <w:r>
        <w:rPr>
          <w:noProof/>
        </w:rPr>
      </w:r>
      <w:r>
        <w:rPr>
          <w:noProof/>
        </w:rPr>
        <w:fldChar w:fldCharType="separate"/>
      </w:r>
      <w:r>
        <w:rPr>
          <w:noProof/>
        </w:rPr>
        <w:t>45</w:t>
      </w:r>
      <w:r>
        <w:rPr>
          <w:noProof/>
        </w:rPr>
        <w:fldChar w:fldCharType="end"/>
      </w:r>
    </w:p>
    <w:p w14:paraId="497FB4DB" w14:textId="77777777" w:rsidR="00AB599F" w:rsidRPr="00415ADD" w:rsidRDefault="00AB599F">
      <w:pPr>
        <w:pStyle w:val="42"/>
        <w:rPr>
          <w:rFonts w:ascii="Calibri" w:hAnsi="Calibri"/>
          <w:noProof/>
          <w:kern w:val="2"/>
          <w:sz w:val="21"/>
          <w:szCs w:val="22"/>
          <w:lang w:val="en-US" w:eastAsia="zh-CN"/>
        </w:rPr>
      </w:pPr>
      <w:r>
        <w:rPr>
          <w:noProof/>
          <w:lang w:eastAsia="zh-CN"/>
        </w:rPr>
        <w:t>6.10.2.5</w:t>
      </w:r>
      <w:r w:rsidRPr="00415ADD">
        <w:rPr>
          <w:rFonts w:ascii="Calibri"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_Toc125579036 \h </w:instrText>
      </w:r>
      <w:r>
        <w:rPr>
          <w:noProof/>
        </w:rPr>
      </w:r>
      <w:r>
        <w:rPr>
          <w:noProof/>
        </w:rPr>
        <w:fldChar w:fldCharType="separate"/>
      </w:r>
      <w:r>
        <w:rPr>
          <w:noProof/>
        </w:rPr>
        <w:t>45</w:t>
      </w:r>
      <w:r>
        <w:rPr>
          <w:noProof/>
        </w:rPr>
        <w:fldChar w:fldCharType="end"/>
      </w:r>
    </w:p>
    <w:p w14:paraId="434A1E02" w14:textId="77777777" w:rsidR="00AB599F" w:rsidRPr="00415ADD" w:rsidRDefault="00AB599F">
      <w:pPr>
        <w:pStyle w:val="42"/>
        <w:rPr>
          <w:rFonts w:ascii="Calibri" w:hAnsi="Calibri"/>
          <w:noProof/>
          <w:kern w:val="2"/>
          <w:sz w:val="21"/>
          <w:szCs w:val="22"/>
          <w:lang w:val="en-US" w:eastAsia="zh-CN"/>
        </w:rPr>
      </w:pPr>
      <w:r>
        <w:rPr>
          <w:noProof/>
          <w:lang w:eastAsia="zh-CN"/>
        </w:rPr>
        <w:t>6.10.2.6</w:t>
      </w:r>
      <w:r w:rsidRPr="00415ADD">
        <w:rPr>
          <w:rFonts w:ascii="Calibri"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_Toc125579037 \h </w:instrText>
      </w:r>
      <w:r>
        <w:rPr>
          <w:noProof/>
        </w:rPr>
      </w:r>
      <w:r>
        <w:rPr>
          <w:noProof/>
        </w:rPr>
        <w:fldChar w:fldCharType="separate"/>
      </w:r>
      <w:r>
        <w:rPr>
          <w:noProof/>
        </w:rPr>
        <w:t>45</w:t>
      </w:r>
      <w:r>
        <w:rPr>
          <w:noProof/>
        </w:rPr>
        <w:fldChar w:fldCharType="end"/>
      </w:r>
    </w:p>
    <w:p w14:paraId="0D6E1483"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_Toc125579038 \h </w:instrText>
      </w:r>
      <w:r>
        <w:rPr>
          <w:noProof/>
        </w:rPr>
      </w:r>
      <w:r>
        <w:rPr>
          <w:noProof/>
        </w:rPr>
        <w:fldChar w:fldCharType="separate"/>
      </w:r>
      <w:r>
        <w:rPr>
          <w:noProof/>
        </w:rPr>
        <w:t>46</w:t>
      </w:r>
      <w:r>
        <w:rPr>
          <w:noProof/>
        </w:rPr>
        <w:fldChar w:fldCharType="end"/>
      </w:r>
    </w:p>
    <w:p w14:paraId="53159AA3"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11</w:t>
      </w:r>
      <w:r w:rsidRPr="00415ADD">
        <w:rPr>
          <w:rFonts w:ascii="Calibri" w:hAnsi="Calibri"/>
          <w:noProof/>
          <w:kern w:val="2"/>
          <w:sz w:val="21"/>
          <w:szCs w:val="22"/>
          <w:lang w:val="en-US" w:eastAsia="zh-CN"/>
        </w:rPr>
        <w:tab/>
      </w:r>
      <w:r>
        <w:rPr>
          <w:noProof/>
        </w:rPr>
        <w:t>Solution #</w:t>
      </w:r>
      <w:r>
        <w:rPr>
          <w:noProof/>
          <w:lang w:eastAsia="zh-CN"/>
        </w:rPr>
        <w:t>11</w:t>
      </w:r>
      <w:r>
        <w:rPr>
          <w:noProof/>
        </w:rPr>
        <w:t xml:space="preserve">: </w:t>
      </w:r>
      <w:r w:rsidRPr="000A56AD">
        <w:rPr>
          <w:noProof/>
          <w:lang w:val="en-US" w:eastAsia="zh-CN"/>
        </w:rPr>
        <w:t>Security for</w:t>
      </w:r>
      <w:r>
        <w:rPr>
          <w:noProof/>
        </w:rPr>
        <w:t xml:space="preserve"> </w:t>
      </w:r>
      <w:r>
        <w:rPr>
          <w:noProof/>
          <w:lang w:eastAsia="zh-CN"/>
        </w:rPr>
        <w:t>UE-to-UE</w:t>
      </w:r>
      <w:r>
        <w:rPr>
          <w:noProof/>
        </w:rPr>
        <w:t xml:space="preserve"> Relay</w:t>
      </w:r>
      <w:r w:rsidRPr="000A56AD">
        <w:rPr>
          <w:noProof/>
          <w:lang w:val="en-US" w:eastAsia="zh-CN"/>
        </w:rPr>
        <w:t xml:space="preserve"> (Model A) discovery</w:t>
      </w:r>
      <w:r>
        <w:rPr>
          <w:noProof/>
        </w:rPr>
        <w:tab/>
      </w:r>
      <w:r>
        <w:rPr>
          <w:noProof/>
        </w:rPr>
        <w:fldChar w:fldCharType="begin"/>
      </w:r>
      <w:r>
        <w:rPr>
          <w:noProof/>
        </w:rPr>
        <w:instrText xml:space="preserve"> PAGEREF _Toc125579039 \h </w:instrText>
      </w:r>
      <w:r>
        <w:rPr>
          <w:noProof/>
        </w:rPr>
      </w:r>
      <w:r>
        <w:rPr>
          <w:noProof/>
        </w:rPr>
        <w:fldChar w:fldCharType="separate"/>
      </w:r>
      <w:r>
        <w:rPr>
          <w:noProof/>
        </w:rPr>
        <w:t>46</w:t>
      </w:r>
      <w:r>
        <w:rPr>
          <w:noProof/>
        </w:rPr>
        <w:fldChar w:fldCharType="end"/>
      </w:r>
    </w:p>
    <w:p w14:paraId="7EDA5021"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_Toc125579040 \h </w:instrText>
      </w:r>
      <w:r>
        <w:rPr>
          <w:noProof/>
        </w:rPr>
      </w:r>
      <w:r>
        <w:rPr>
          <w:noProof/>
        </w:rPr>
        <w:fldChar w:fldCharType="separate"/>
      </w:r>
      <w:r>
        <w:rPr>
          <w:noProof/>
        </w:rPr>
        <w:t>46</w:t>
      </w:r>
      <w:r>
        <w:rPr>
          <w:noProof/>
        </w:rPr>
        <w:fldChar w:fldCharType="end"/>
      </w:r>
    </w:p>
    <w:p w14:paraId="1840F7EE"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_Toc125579041 \h </w:instrText>
      </w:r>
      <w:r>
        <w:rPr>
          <w:noProof/>
        </w:rPr>
      </w:r>
      <w:r>
        <w:rPr>
          <w:noProof/>
        </w:rPr>
        <w:fldChar w:fldCharType="separate"/>
      </w:r>
      <w:r>
        <w:rPr>
          <w:noProof/>
        </w:rPr>
        <w:t>46</w:t>
      </w:r>
      <w:r>
        <w:rPr>
          <w:noProof/>
        </w:rPr>
        <w:fldChar w:fldCharType="end"/>
      </w:r>
    </w:p>
    <w:p w14:paraId="0F741532" w14:textId="77777777" w:rsidR="00AB599F" w:rsidRPr="00415ADD" w:rsidRDefault="00AB599F">
      <w:pPr>
        <w:pStyle w:val="32"/>
        <w:rPr>
          <w:rFonts w:ascii="Calibri" w:hAnsi="Calibri"/>
          <w:noProof/>
          <w:kern w:val="2"/>
          <w:sz w:val="21"/>
          <w:szCs w:val="22"/>
          <w:lang w:val="en-US" w:eastAsia="zh-CN"/>
        </w:rPr>
      </w:pPr>
      <w:r w:rsidRPr="000A56AD">
        <w:rPr>
          <w:noProof/>
          <w:lang w:val="en-US"/>
        </w:rPr>
        <w:t>6.</w:t>
      </w:r>
      <w:r w:rsidRPr="000A56AD">
        <w:rPr>
          <w:noProof/>
          <w:lang w:val="en-US" w:eastAsia="zh-CN"/>
        </w:rPr>
        <w:t>11</w:t>
      </w:r>
      <w:r w:rsidRPr="000A56AD">
        <w:rPr>
          <w:noProof/>
          <w:lang w:val="en-US"/>
        </w:rPr>
        <w:t>.3</w:t>
      </w:r>
      <w:r w:rsidRPr="00415ADD">
        <w:rPr>
          <w:rFonts w:ascii="Calibri" w:hAnsi="Calibri"/>
          <w:noProof/>
          <w:kern w:val="2"/>
          <w:sz w:val="21"/>
          <w:szCs w:val="22"/>
          <w:lang w:val="en-US" w:eastAsia="zh-CN"/>
        </w:rPr>
        <w:tab/>
      </w:r>
      <w:r w:rsidRPr="000A56AD">
        <w:rPr>
          <w:noProof/>
          <w:lang w:val="en-US"/>
        </w:rPr>
        <w:t>Evaluation</w:t>
      </w:r>
      <w:r>
        <w:rPr>
          <w:noProof/>
        </w:rPr>
        <w:tab/>
      </w:r>
      <w:r>
        <w:rPr>
          <w:noProof/>
        </w:rPr>
        <w:fldChar w:fldCharType="begin"/>
      </w:r>
      <w:r>
        <w:rPr>
          <w:noProof/>
        </w:rPr>
        <w:instrText xml:space="preserve"> PAGEREF _Toc125579042 \h </w:instrText>
      </w:r>
      <w:r>
        <w:rPr>
          <w:noProof/>
        </w:rPr>
      </w:r>
      <w:r>
        <w:rPr>
          <w:noProof/>
        </w:rPr>
        <w:fldChar w:fldCharType="separate"/>
      </w:r>
      <w:r>
        <w:rPr>
          <w:noProof/>
        </w:rPr>
        <w:t>49</w:t>
      </w:r>
      <w:r>
        <w:rPr>
          <w:noProof/>
        </w:rPr>
        <w:fldChar w:fldCharType="end"/>
      </w:r>
    </w:p>
    <w:p w14:paraId="735DC753"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12</w:t>
      </w:r>
      <w:r w:rsidRPr="00415ADD">
        <w:rPr>
          <w:rFonts w:ascii="Calibri"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_Toc125579043 \h </w:instrText>
      </w:r>
      <w:r>
        <w:rPr>
          <w:noProof/>
        </w:rPr>
      </w:r>
      <w:r>
        <w:rPr>
          <w:noProof/>
        </w:rPr>
        <w:fldChar w:fldCharType="separate"/>
      </w:r>
      <w:r>
        <w:rPr>
          <w:noProof/>
        </w:rPr>
        <w:t>49</w:t>
      </w:r>
      <w:r>
        <w:rPr>
          <w:noProof/>
        </w:rPr>
        <w:fldChar w:fldCharType="end"/>
      </w:r>
    </w:p>
    <w:p w14:paraId="6FB4A2C7"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_Toc125579044 \h </w:instrText>
      </w:r>
      <w:r>
        <w:rPr>
          <w:noProof/>
        </w:rPr>
      </w:r>
      <w:r>
        <w:rPr>
          <w:noProof/>
        </w:rPr>
        <w:fldChar w:fldCharType="separate"/>
      </w:r>
      <w:r>
        <w:rPr>
          <w:noProof/>
        </w:rPr>
        <w:t>49</w:t>
      </w:r>
      <w:r>
        <w:rPr>
          <w:noProof/>
        </w:rPr>
        <w:fldChar w:fldCharType="end"/>
      </w:r>
    </w:p>
    <w:p w14:paraId="7FD58E38"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_Toc125579045 \h </w:instrText>
      </w:r>
      <w:r>
        <w:rPr>
          <w:noProof/>
        </w:rPr>
      </w:r>
      <w:r>
        <w:rPr>
          <w:noProof/>
        </w:rPr>
        <w:fldChar w:fldCharType="separate"/>
      </w:r>
      <w:r>
        <w:rPr>
          <w:noProof/>
        </w:rPr>
        <w:t>50</w:t>
      </w:r>
      <w:r>
        <w:rPr>
          <w:noProof/>
        </w:rPr>
        <w:fldChar w:fldCharType="end"/>
      </w:r>
    </w:p>
    <w:p w14:paraId="3EBE0A22" w14:textId="77777777" w:rsidR="00AB599F" w:rsidRPr="00415ADD" w:rsidRDefault="00AB599F">
      <w:pPr>
        <w:pStyle w:val="42"/>
        <w:rPr>
          <w:rFonts w:ascii="Calibri" w:hAnsi="Calibri"/>
          <w:noProof/>
          <w:kern w:val="2"/>
          <w:sz w:val="21"/>
          <w:szCs w:val="22"/>
          <w:lang w:val="en-US" w:eastAsia="zh-CN"/>
        </w:rPr>
      </w:pPr>
      <w:r>
        <w:rPr>
          <w:noProof/>
        </w:rPr>
        <w:t>6.12.2.1</w:t>
      </w:r>
      <w:r w:rsidRPr="00415ADD">
        <w:rPr>
          <w:rFonts w:ascii="Calibri"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_Toc125579046 \h </w:instrText>
      </w:r>
      <w:r>
        <w:rPr>
          <w:noProof/>
        </w:rPr>
      </w:r>
      <w:r>
        <w:rPr>
          <w:noProof/>
        </w:rPr>
        <w:fldChar w:fldCharType="separate"/>
      </w:r>
      <w:r>
        <w:rPr>
          <w:noProof/>
        </w:rPr>
        <w:t>50</w:t>
      </w:r>
      <w:r>
        <w:rPr>
          <w:noProof/>
        </w:rPr>
        <w:fldChar w:fldCharType="end"/>
      </w:r>
    </w:p>
    <w:p w14:paraId="1B9783B5" w14:textId="77777777" w:rsidR="00AB599F" w:rsidRPr="00415ADD" w:rsidRDefault="00AB599F">
      <w:pPr>
        <w:pStyle w:val="42"/>
        <w:rPr>
          <w:rFonts w:ascii="Calibri" w:hAnsi="Calibri"/>
          <w:noProof/>
          <w:kern w:val="2"/>
          <w:sz w:val="21"/>
          <w:szCs w:val="22"/>
          <w:lang w:val="en-US" w:eastAsia="zh-CN"/>
        </w:rPr>
      </w:pPr>
      <w:r>
        <w:rPr>
          <w:noProof/>
        </w:rPr>
        <w:t>6.12.2.2</w:t>
      </w:r>
      <w:r w:rsidRPr="00415ADD">
        <w:rPr>
          <w:rFonts w:ascii="Calibri"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_Toc125579047 \h </w:instrText>
      </w:r>
      <w:r>
        <w:rPr>
          <w:noProof/>
        </w:rPr>
      </w:r>
      <w:r>
        <w:rPr>
          <w:noProof/>
        </w:rPr>
        <w:fldChar w:fldCharType="separate"/>
      </w:r>
      <w:r>
        <w:rPr>
          <w:noProof/>
        </w:rPr>
        <w:t>51</w:t>
      </w:r>
      <w:r>
        <w:rPr>
          <w:noProof/>
        </w:rPr>
        <w:fldChar w:fldCharType="end"/>
      </w:r>
    </w:p>
    <w:p w14:paraId="1EA489ED"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12</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_Toc125579048 \h </w:instrText>
      </w:r>
      <w:r>
        <w:rPr>
          <w:noProof/>
        </w:rPr>
      </w:r>
      <w:r>
        <w:rPr>
          <w:noProof/>
        </w:rPr>
        <w:fldChar w:fldCharType="separate"/>
      </w:r>
      <w:r>
        <w:rPr>
          <w:noProof/>
        </w:rPr>
        <w:t>52</w:t>
      </w:r>
      <w:r>
        <w:rPr>
          <w:noProof/>
        </w:rPr>
        <w:fldChar w:fldCharType="end"/>
      </w:r>
    </w:p>
    <w:p w14:paraId="294C1467"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13</w:t>
      </w:r>
      <w:r w:rsidRPr="00415ADD">
        <w:rPr>
          <w:rFonts w:ascii="Calibri"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_Toc125579049 \h </w:instrText>
      </w:r>
      <w:r>
        <w:rPr>
          <w:noProof/>
        </w:rPr>
      </w:r>
      <w:r>
        <w:rPr>
          <w:noProof/>
        </w:rPr>
        <w:fldChar w:fldCharType="separate"/>
      </w:r>
      <w:r>
        <w:rPr>
          <w:noProof/>
        </w:rPr>
        <w:t>53</w:t>
      </w:r>
      <w:r>
        <w:rPr>
          <w:noProof/>
        </w:rPr>
        <w:fldChar w:fldCharType="end"/>
      </w:r>
    </w:p>
    <w:p w14:paraId="66B77BF2"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_Toc125579050 \h </w:instrText>
      </w:r>
      <w:r>
        <w:rPr>
          <w:noProof/>
        </w:rPr>
      </w:r>
      <w:r>
        <w:rPr>
          <w:noProof/>
        </w:rPr>
        <w:fldChar w:fldCharType="separate"/>
      </w:r>
      <w:r>
        <w:rPr>
          <w:noProof/>
        </w:rPr>
        <w:t>53</w:t>
      </w:r>
      <w:r>
        <w:rPr>
          <w:noProof/>
        </w:rPr>
        <w:fldChar w:fldCharType="end"/>
      </w:r>
    </w:p>
    <w:p w14:paraId="281AEC86"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_Toc125579051 \h </w:instrText>
      </w:r>
      <w:r>
        <w:rPr>
          <w:noProof/>
        </w:rPr>
      </w:r>
      <w:r>
        <w:rPr>
          <w:noProof/>
        </w:rPr>
        <w:fldChar w:fldCharType="separate"/>
      </w:r>
      <w:r>
        <w:rPr>
          <w:noProof/>
        </w:rPr>
        <w:t>53</w:t>
      </w:r>
      <w:r>
        <w:rPr>
          <w:noProof/>
        </w:rPr>
        <w:fldChar w:fldCharType="end"/>
      </w:r>
    </w:p>
    <w:p w14:paraId="2BF0A2F4"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13</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_Toc125579052 \h </w:instrText>
      </w:r>
      <w:r>
        <w:rPr>
          <w:noProof/>
        </w:rPr>
      </w:r>
      <w:r>
        <w:rPr>
          <w:noProof/>
        </w:rPr>
        <w:fldChar w:fldCharType="separate"/>
      </w:r>
      <w:r>
        <w:rPr>
          <w:noProof/>
        </w:rPr>
        <w:t>55</w:t>
      </w:r>
      <w:r>
        <w:rPr>
          <w:noProof/>
        </w:rPr>
        <w:fldChar w:fldCharType="end"/>
      </w:r>
    </w:p>
    <w:p w14:paraId="49A82F0D"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14</w:t>
      </w:r>
      <w:r w:rsidRPr="00415ADD">
        <w:rPr>
          <w:rFonts w:ascii="Calibri"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_Toc125579053 \h </w:instrText>
      </w:r>
      <w:r>
        <w:rPr>
          <w:noProof/>
        </w:rPr>
      </w:r>
      <w:r>
        <w:rPr>
          <w:noProof/>
        </w:rPr>
        <w:fldChar w:fldCharType="separate"/>
      </w:r>
      <w:r>
        <w:rPr>
          <w:noProof/>
        </w:rPr>
        <w:t>55</w:t>
      </w:r>
      <w:r>
        <w:rPr>
          <w:noProof/>
        </w:rPr>
        <w:fldChar w:fldCharType="end"/>
      </w:r>
    </w:p>
    <w:p w14:paraId="5421D957"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_Toc125579054 \h </w:instrText>
      </w:r>
      <w:r>
        <w:rPr>
          <w:noProof/>
        </w:rPr>
      </w:r>
      <w:r>
        <w:rPr>
          <w:noProof/>
        </w:rPr>
        <w:fldChar w:fldCharType="separate"/>
      </w:r>
      <w:r>
        <w:rPr>
          <w:noProof/>
        </w:rPr>
        <w:t>55</w:t>
      </w:r>
      <w:r>
        <w:rPr>
          <w:noProof/>
        </w:rPr>
        <w:fldChar w:fldCharType="end"/>
      </w:r>
    </w:p>
    <w:p w14:paraId="319BD3B8"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_Toc125579055 \h </w:instrText>
      </w:r>
      <w:r>
        <w:rPr>
          <w:noProof/>
        </w:rPr>
      </w:r>
      <w:r>
        <w:rPr>
          <w:noProof/>
        </w:rPr>
        <w:fldChar w:fldCharType="separate"/>
      </w:r>
      <w:r>
        <w:rPr>
          <w:noProof/>
        </w:rPr>
        <w:t>55</w:t>
      </w:r>
      <w:r>
        <w:rPr>
          <w:noProof/>
        </w:rPr>
        <w:fldChar w:fldCharType="end"/>
      </w:r>
    </w:p>
    <w:p w14:paraId="42161003"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14</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_Toc125579056 \h </w:instrText>
      </w:r>
      <w:r>
        <w:rPr>
          <w:noProof/>
        </w:rPr>
      </w:r>
      <w:r>
        <w:rPr>
          <w:noProof/>
        </w:rPr>
        <w:fldChar w:fldCharType="separate"/>
      </w:r>
      <w:r>
        <w:rPr>
          <w:noProof/>
        </w:rPr>
        <w:t>57</w:t>
      </w:r>
      <w:r>
        <w:rPr>
          <w:noProof/>
        </w:rPr>
        <w:fldChar w:fldCharType="end"/>
      </w:r>
    </w:p>
    <w:p w14:paraId="63711895"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15</w:t>
      </w:r>
      <w:r w:rsidRPr="00415ADD">
        <w:rPr>
          <w:rFonts w:ascii="Calibri"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_Toc125579057 \h </w:instrText>
      </w:r>
      <w:r>
        <w:rPr>
          <w:noProof/>
        </w:rPr>
      </w:r>
      <w:r>
        <w:rPr>
          <w:noProof/>
        </w:rPr>
        <w:fldChar w:fldCharType="separate"/>
      </w:r>
      <w:r>
        <w:rPr>
          <w:noProof/>
        </w:rPr>
        <w:t>57</w:t>
      </w:r>
      <w:r>
        <w:rPr>
          <w:noProof/>
        </w:rPr>
        <w:fldChar w:fldCharType="end"/>
      </w:r>
    </w:p>
    <w:p w14:paraId="04C8EFA3"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_Toc125579058 \h </w:instrText>
      </w:r>
      <w:r>
        <w:rPr>
          <w:noProof/>
        </w:rPr>
      </w:r>
      <w:r>
        <w:rPr>
          <w:noProof/>
        </w:rPr>
        <w:fldChar w:fldCharType="separate"/>
      </w:r>
      <w:r>
        <w:rPr>
          <w:noProof/>
        </w:rPr>
        <w:t>57</w:t>
      </w:r>
      <w:r>
        <w:rPr>
          <w:noProof/>
        </w:rPr>
        <w:fldChar w:fldCharType="end"/>
      </w:r>
    </w:p>
    <w:p w14:paraId="2B9DFC16"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_Toc125579059 \h </w:instrText>
      </w:r>
      <w:r>
        <w:rPr>
          <w:noProof/>
        </w:rPr>
      </w:r>
      <w:r>
        <w:rPr>
          <w:noProof/>
        </w:rPr>
        <w:fldChar w:fldCharType="separate"/>
      </w:r>
      <w:r>
        <w:rPr>
          <w:noProof/>
        </w:rPr>
        <w:t>58</w:t>
      </w:r>
      <w:r>
        <w:rPr>
          <w:noProof/>
        </w:rPr>
        <w:fldChar w:fldCharType="end"/>
      </w:r>
    </w:p>
    <w:p w14:paraId="66DC907C" w14:textId="77777777" w:rsidR="00AB599F" w:rsidRPr="00415ADD" w:rsidRDefault="00AB599F">
      <w:pPr>
        <w:pStyle w:val="32"/>
        <w:rPr>
          <w:rFonts w:ascii="Calibri" w:hAnsi="Calibri"/>
          <w:noProof/>
          <w:kern w:val="2"/>
          <w:sz w:val="21"/>
          <w:szCs w:val="22"/>
          <w:lang w:val="en-US" w:eastAsia="zh-CN"/>
        </w:rPr>
      </w:pPr>
      <w:r>
        <w:rPr>
          <w:noProof/>
        </w:rPr>
        <w:lastRenderedPageBreak/>
        <w:t>6.</w:t>
      </w:r>
      <w:r>
        <w:rPr>
          <w:noProof/>
          <w:lang w:eastAsia="zh-CN"/>
        </w:rPr>
        <w:t>15</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_Toc125579060 \h </w:instrText>
      </w:r>
      <w:r>
        <w:rPr>
          <w:noProof/>
        </w:rPr>
      </w:r>
      <w:r>
        <w:rPr>
          <w:noProof/>
        </w:rPr>
        <w:fldChar w:fldCharType="separate"/>
      </w:r>
      <w:r>
        <w:rPr>
          <w:noProof/>
        </w:rPr>
        <w:t>59</w:t>
      </w:r>
      <w:r>
        <w:rPr>
          <w:noProof/>
        </w:rPr>
        <w:fldChar w:fldCharType="end"/>
      </w:r>
    </w:p>
    <w:p w14:paraId="369FE39A"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16</w:t>
      </w:r>
      <w:r w:rsidRPr="00415ADD">
        <w:rPr>
          <w:rFonts w:ascii="Calibri"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_Toc125579061 \h </w:instrText>
      </w:r>
      <w:r>
        <w:rPr>
          <w:noProof/>
        </w:rPr>
      </w:r>
      <w:r>
        <w:rPr>
          <w:noProof/>
        </w:rPr>
        <w:fldChar w:fldCharType="separate"/>
      </w:r>
      <w:r>
        <w:rPr>
          <w:noProof/>
        </w:rPr>
        <w:t>59</w:t>
      </w:r>
      <w:r>
        <w:rPr>
          <w:noProof/>
        </w:rPr>
        <w:fldChar w:fldCharType="end"/>
      </w:r>
    </w:p>
    <w:p w14:paraId="2EEB5CC5"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16</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_Toc125579062 \h </w:instrText>
      </w:r>
      <w:r>
        <w:rPr>
          <w:noProof/>
        </w:rPr>
      </w:r>
      <w:r>
        <w:rPr>
          <w:noProof/>
        </w:rPr>
        <w:fldChar w:fldCharType="separate"/>
      </w:r>
      <w:r>
        <w:rPr>
          <w:noProof/>
        </w:rPr>
        <w:t>59</w:t>
      </w:r>
      <w:r>
        <w:rPr>
          <w:noProof/>
        </w:rPr>
        <w:fldChar w:fldCharType="end"/>
      </w:r>
    </w:p>
    <w:p w14:paraId="1652B288"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16</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_Toc125579063 \h </w:instrText>
      </w:r>
      <w:r>
        <w:rPr>
          <w:noProof/>
        </w:rPr>
      </w:r>
      <w:r>
        <w:rPr>
          <w:noProof/>
        </w:rPr>
        <w:fldChar w:fldCharType="separate"/>
      </w:r>
      <w:r>
        <w:rPr>
          <w:noProof/>
        </w:rPr>
        <w:t>60</w:t>
      </w:r>
      <w:r>
        <w:rPr>
          <w:noProof/>
        </w:rPr>
        <w:fldChar w:fldCharType="end"/>
      </w:r>
    </w:p>
    <w:p w14:paraId="7D97D163"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16</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_Toc125579064 \h </w:instrText>
      </w:r>
      <w:r>
        <w:rPr>
          <w:noProof/>
        </w:rPr>
      </w:r>
      <w:r>
        <w:rPr>
          <w:noProof/>
        </w:rPr>
        <w:fldChar w:fldCharType="separate"/>
      </w:r>
      <w:r>
        <w:rPr>
          <w:noProof/>
        </w:rPr>
        <w:t>60</w:t>
      </w:r>
      <w:r>
        <w:rPr>
          <w:noProof/>
        </w:rPr>
        <w:fldChar w:fldCharType="end"/>
      </w:r>
    </w:p>
    <w:p w14:paraId="4448B5D4"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17</w:t>
      </w:r>
      <w:r w:rsidRPr="00415ADD">
        <w:rPr>
          <w:rFonts w:ascii="Calibri"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_Toc125579065 \h </w:instrText>
      </w:r>
      <w:r>
        <w:rPr>
          <w:noProof/>
        </w:rPr>
      </w:r>
      <w:r>
        <w:rPr>
          <w:noProof/>
        </w:rPr>
        <w:fldChar w:fldCharType="separate"/>
      </w:r>
      <w:r>
        <w:rPr>
          <w:noProof/>
        </w:rPr>
        <w:t>61</w:t>
      </w:r>
      <w:r>
        <w:rPr>
          <w:noProof/>
        </w:rPr>
        <w:fldChar w:fldCharType="end"/>
      </w:r>
    </w:p>
    <w:p w14:paraId="34747164"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_Toc125579066 \h </w:instrText>
      </w:r>
      <w:r>
        <w:rPr>
          <w:noProof/>
        </w:rPr>
      </w:r>
      <w:r>
        <w:rPr>
          <w:noProof/>
        </w:rPr>
        <w:fldChar w:fldCharType="separate"/>
      </w:r>
      <w:r>
        <w:rPr>
          <w:noProof/>
        </w:rPr>
        <w:t>61</w:t>
      </w:r>
      <w:r>
        <w:rPr>
          <w:noProof/>
        </w:rPr>
        <w:fldChar w:fldCharType="end"/>
      </w:r>
    </w:p>
    <w:p w14:paraId="722EC7F7"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_Toc125579067 \h </w:instrText>
      </w:r>
      <w:r>
        <w:rPr>
          <w:noProof/>
        </w:rPr>
      </w:r>
      <w:r>
        <w:rPr>
          <w:noProof/>
        </w:rPr>
        <w:fldChar w:fldCharType="separate"/>
      </w:r>
      <w:r>
        <w:rPr>
          <w:noProof/>
        </w:rPr>
        <w:t>62</w:t>
      </w:r>
      <w:r>
        <w:rPr>
          <w:noProof/>
        </w:rPr>
        <w:fldChar w:fldCharType="end"/>
      </w:r>
    </w:p>
    <w:p w14:paraId="07BA493E"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17</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_Toc125579068 \h </w:instrText>
      </w:r>
      <w:r>
        <w:rPr>
          <w:noProof/>
        </w:rPr>
      </w:r>
      <w:r>
        <w:rPr>
          <w:noProof/>
        </w:rPr>
        <w:fldChar w:fldCharType="separate"/>
      </w:r>
      <w:r>
        <w:rPr>
          <w:noProof/>
        </w:rPr>
        <w:t>63</w:t>
      </w:r>
      <w:r>
        <w:rPr>
          <w:noProof/>
        </w:rPr>
        <w:fldChar w:fldCharType="end"/>
      </w:r>
    </w:p>
    <w:p w14:paraId="10988267"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18</w:t>
      </w:r>
      <w:r w:rsidRPr="00415ADD">
        <w:rPr>
          <w:rFonts w:ascii="Calibri"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_Toc125579069 \h </w:instrText>
      </w:r>
      <w:r>
        <w:rPr>
          <w:noProof/>
        </w:rPr>
      </w:r>
      <w:r>
        <w:rPr>
          <w:noProof/>
        </w:rPr>
        <w:fldChar w:fldCharType="separate"/>
      </w:r>
      <w:r>
        <w:rPr>
          <w:noProof/>
        </w:rPr>
        <w:t>63</w:t>
      </w:r>
      <w:r>
        <w:rPr>
          <w:noProof/>
        </w:rPr>
        <w:fldChar w:fldCharType="end"/>
      </w:r>
    </w:p>
    <w:p w14:paraId="45CF69B5"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_Toc125579070 \h </w:instrText>
      </w:r>
      <w:r>
        <w:rPr>
          <w:noProof/>
        </w:rPr>
      </w:r>
      <w:r>
        <w:rPr>
          <w:noProof/>
        </w:rPr>
        <w:fldChar w:fldCharType="separate"/>
      </w:r>
      <w:r>
        <w:rPr>
          <w:noProof/>
        </w:rPr>
        <w:t>63</w:t>
      </w:r>
      <w:r>
        <w:rPr>
          <w:noProof/>
        </w:rPr>
        <w:fldChar w:fldCharType="end"/>
      </w:r>
    </w:p>
    <w:p w14:paraId="411718C0"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_Toc125579071 \h </w:instrText>
      </w:r>
      <w:r>
        <w:rPr>
          <w:noProof/>
        </w:rPr>
      </w:r>
      <w:r>
        <w:rPr>
          <w:noProof/>
        </w:rPr>
        <w:fldChar w:fldCharType="separate"/>
      </w:r>
      <w:r>
        <w:rPr>
          <w:noProof/>
        </w:rPr>
        <w:t>64</w:t>
      </w:r>
      <w:r>
        <w:rPr>
          <w:noProof/>
        </w:rPr>
        <w:fldChar w:fldCharType="end"/>
      </w:r>
    </w:p>
    <w:p w14:paraId="2E1D48FB"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18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_Toc125579072 \h </w:instrText>
      </w:r>
      <w:r>
        <w:rPr>
          <w:noProof/>
        </w:rPr>
      </w:r>
      <w:r>
        <w:rPr>
          <w:noProof/>
        </w:rPr>
        <w:fldChar w:fldCharType="separate"/>
      </w:r>
      <w:r>
        <w:rPr>
          <w:noProof/>
        </w:rPr>
        <w:t>64</w:t>
      </w:r>
      <w:r>
        <w:rPr>
          <w:noProof/>
        </w:rPr>
        <w:fldChar w:fldCharType="end"/>
      </w:r>
    </w:p>
    <w:p w14:paraId="348586BF" w14:textId="77777777" w:rsidR="00AB599F" w:rsidRPr="00415ADD" w:rsidRDefault="00AB599F">
      <w:pPr>
        <w:pStyle w:val="22"/>
        <w:rPr>
          <w:rFonts w:ascii="Calibri" w:hAnsi="Calibri"/>
          <w:noProof/>
          <w:kern w:val="2"/>
          <w:sz w:val="21"/>
          <w:szCs w:val="22"/>
          <w:lang w:val="en-US" w:eastAsia="zh-CN"/>
        </w:rPr>
      </w:pPr>
      <w:r>
        <w:rPr>
          <w:noProof/>
          <w:lang w:eastAsia="ko-KR"/>
        </w:rPr>
        <w:t>6.19</w:t>
      </w:r>
      <w:r w:rsidRPr="00415ADD">
        <w:rPr>
          <w:rFonts w:ascii="Calibri"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_Toc125579073 \h </w:instrText>
      </w:r>
      <w:r>
        <w:rPr>
          <w:noProof/>
        </w:rPr>
      </w:r>
      <w:r>
        <w:rPr>
          <w:noProof/>
        </w:rPr>
        <w:fldChar w:fldCharType="separate"/>
      </w:r>
      <w:r>
        <w:rPr>
          <w:noProof/>
        </w:rPr>
        <w:t>65</w:t>
      </w:r>
      <w:r>
        <w:rPr>
          <w:noProof/>
        </w:rPr>
        <w:fldChar w:fldCharType="end"/>
      </w:r>
    </w:p>
    <w:p w14:paraId="018F24C2" w14:textId="77777777" w:rsidR="00AB599F" w:rsidRPr="00415ADD" w:rsidRDefault="00AB599F">
      <w:pPr>
        <w:pStyle w:val="32"/>
        <w:rPr>
          <w:rFonts w:ascii="Calibri" w:hAnsi="Calibri"/>
          <w:noProof/>
          <w:kern w:val="2"/>
          <w:sz w:val="21"/>
          <w:szCs w:val="22"/>
          <w:lang w:val="en-US" w:eastAsia="zh-CN"/>
        </w:rPr>
      </w:pPr>
      <w:r>
        <w:rPr>
          <w:noProof/>
          <w:lang w:eastAsia="ko-KR"/>
        </w:rPr>
        <w:t>6.19.1</w:t>
      </w:r>
      <w:r w:rsidRPr="00415ADD">
        <w:rPr>
          <w:rFonts w:ascii="Calibri"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_Toc125579074 \h </w:instrText>
      </w:r>
      <w:r>
        <w:rPr>
          <w:noProof/>
        </w:rPr>
      </w:r>
      <w:r>
        <w:rPr>
          <w:noProof/>
        </w:rPr>
        <w:fldChar w:fldCharType="separate"/>
      </w:r>
      <w:r>
        <w:rPr>
          <w:noProof/>
        </w:rPr>
        <w:t>65</w:t>
      </w:r>
      <w:r>
        <w:rPr>
          <w:noProof/>
        </w:rPr>
        <w:fldChar w:fldCharType="end"/>
      </w:r>
    </w:p>
    <w:p w14:paraId="6B81D202" w14:textId="77777777" w:rsidR="00AB599F" w:rsidRPr="00415ADD" w:rsidRDefault="00AB599F">
      <w:pPr>
        <w:pStyle w:val="32"/>
        <w:rPr>
          <w:rFonts w:ascii="Calibri" w:hAnsi="Calibri"/>
          <w:noProof/>
          <w:kern w:val="2"/>
          <w:sz w:val="21"/>
          <w:szCs w:val="22"/>
          <w:lang w:val="en-US" w:eastAsia="zh-CN"/>
        </w:rPr>
      </w:pPr>
      <w:r>
        <w:rPr>
          <w:noProof/>
          <w:lang w:eastAsia="ko-KR"/>
        </w:rPr>
        <w:t>6.19.2</w:t>
      </w:r>
      <w:r w:rsidRPr="00415ADD">
        <w:rPr>
          <w:rFonts w:ascii="Calibri"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_Toc125579075 \h </w:instrText>
      </w:r>
      <w:r>
        <w:rPr>
          <w:noProof/>
        </w:rPr>
      </w:r>
      <w:r>
        <w:rPr>
          <w:noProof/>
        </w:rPr>
        <w:fldChar w:fldCharType="separate"/>
      </w:r>
      <w:r>
        <w:rPr>
          <w:noProof/>
        </w:rPr>
        <w:t>65</w:t>
      </w:r>
      <w:r>
        <w:rPr>
          <w:noProof/>
        </w:rPr>
        <w:fldChar w:fldCharType="end"/>
      </w:r>
    </w:p>
    <w:p w14:paraId="6E628505" w14:textId="77777777" w:rsidR="00AB599F" w:rsidRPr="00415ADD" w:rsidRDefault="00AB599F">
      <w:pPr>
        <w:pStyle w:val="42"/>
        <w:rPr>
          <w:rFonts w:ascii="Calibri" w:hAnsi="Calibri"/>
          <w:noProof/>
          <w:kern w:val="2"/>
          <w:sz w:val="21"/>
          <w:szCs w:val="22"/>
          <w:lang w:val="en-US" w:eastAsia="zh-CN"/>
        </w:rPr>
      </w:pPr>
      <w:r w:rsidRPr="000A56AD">
        <w:rPr>
          <w:rFonts w:eastAsia="Malgun Gothic"/>
          <w:noProof/>
          <w:lang w:eastAsia="ko-KR"/>
        </w:rPr>
        <w:t>6.19.2.1</w:t>
      </w:r>
      <w:r w:rsidRPr="00415ADD">
        <w:rPr>
          <w:rFonts w:ascii="Calibri" w:hAnsi="Calibri"/>
          <w:noProof/>
          <w:kern w:val="2"/>
          <w:sz w:val="21"/>
          <w:szCs w:val="22"/>
          <w:lang w:val="en-US" w:eastAsia="zh-CN"/>
        </w:rPr>
        <w:tab/>
      </w:r>
      <w:r w:rsidRPr="000A56AD">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_Toc125579076 \h </w:instrText>
      </w:r>
      <w:r>
        <w:rPr>
          <w:noProof/>
        </w:rPr>
      </w:r>
      <w:r>
        <w:rPr>
          <w:noProof/>
        </w:rPr>
        <w:fldChar w:fldCharType="separate"/>
      </w:r>
      <w:r>
        <w:rPr>
          <w:noProof/>
        </w:rPr>
        <w:t>65</w:t>
      </w:r>
      <w:r>
        <w:rPr>
          <w:noProof/>
        </w:rPr>
        <w:fldChar w:fldCharType="end"/>
      </w:r>
    </w:p>
    <w:p w14:paraId="54960494" w14:textId="77777777" w:rsidR="00AB599F" w:rsidRPr="00415ADD" w:rsidRDefault="00AB599F">
      <w:pPr>
        <w:pStyle w:val="42"/>
        <w:rPr>
          <w:rFonts w:ascii="Calibri" w:hAnsi="Calibri"/>
          <w:noProof/>
          <w:kern w:val="2"/>
          <w:sz w:val="21"/>
          <w:szCs w:val="22"/>
          <w:lang w:val="en-US" w:eastAsia="zh-CN"/>
        </w:rPr>
      </w:pPr>
      <w:r w:rsidRPr="000A56AD">
        <w:rPr>
          <w:rFonts w:eastAsia="Malgun Gothic"/>
          <w:noProof/>
          <w:lang w:eastAsia="ko-KR"/>
        </w:rPr>
        <w:t>6.19.2.2</w:t>
      </w:r>
      <w:r w:rsidRPr="00415ADD">
        <w:rPr>
          <w:rFonts w:ascii="Calibri" w:hAnsi="Calibri"/>
          <w:noProof/>
          <w:kern w:val="2"/>
          <w:sz w:val="21"/>
          <w:szCs w:val="22"/>
          <w:lang w:val="en-US" w:eastAsia="zh-CN"/>
        </w:rPr>
        <w:tab/>
      </w:r>
      <w:r w:rsidRPr="000A56AD">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_Toc125579077 \h </w:instrText>
      </w:r>
      <w:r>
        <w:rPr>
          <w:noProof/>
        </w:rPr>
      </w:r>
      <w:r>
        <w:rPr>
          <w:noProof/>
        </w:rPr>
        <w:fldChar w:fldCharType="separate"/>
      </w:r>
      <w:r>
        <w:rPr>
          <w:noProof/>
        </w:rPr>
        <w:t>66</w:t>
      </w:r>
      <w:r>
        <w:rPr>
          <w:noProof/>
        </w:rPr>
        <w:fldChar w:fldCharType="end"/>
      </w:r>
    </w:p>
    <w:p w14:paraId="1A3A9409" w14:textId="77777777" w:rsidR="00AB599F" w:rsidRPr="00415ADD" w:rsidRDefault="00AB599F">
      <w:pPr>
        <w:pStyle w:val="42"/>
        <w:rPr>
          <w:rFonts w:ascii="Calibri" w:hAnsi="Calibri"/>
          <w:noProof/>
          <w:kern w:val="2"/>
          <w:sz w:val="21"/>
          <w:szCs w:val="22"/>
          <w:lang w:val="en-US" w:eastAsia="zh-CN"/>
        </w:rPr>
      </w:pPr>
      <w:r w:rsidRPr="000A56AD">
        <w:rPr>
          <w:rFonts w:eastAsia="Malgun Gothic"/>
          <w:noProof/>
          <w:lang w:eastAsia="ko-KR"/>
        </w:rPr>
        <w:t>6.19.2.3</w:t>
      </w:r>
      <w:r w:rsidRPr="00415ADD">
        <w:rPr>
          <w:rFonts w:ascii="Calibri" w:hAnsi="Calibri"/>
          <w:noProof/>
          <w:kern w:val="2"/>
          <w:sz w:val="21"/>
          <w:szCs w:val="22"/>
          <w:lang w:val="en-US" w:eastAsia="zh-CN"/>
        </w:rPr>
        <w:tab/>
      </w:r>
      <w:r w:rsidRPr="000A56AD">
        <w:rPr>
          <w:rFonts w:eastAsia="Malgun Gothic"/>
          <w:noProof/>
          <w:lang w:eastAsia="ko-KR"/>
        </w:rPr>
        <w:t>Authorization and Parameter Provisioning to the UEs</w:t>
      </w:r>
      <w:r>
        <w:rPr>
          <w:noProof/>
        </w:rPr>
        <w:tab/>
      </w:r>
      <w:r>
        <w:rPr>
          <w:noProof/>
        </w:rPr>
        <w:fldChar w:fldCharType="begin"/>
      </w:r>
      <w:r>
        <w:rPr>
          <w:noProof/>
        </w:rPr>
        <w:instrText xml:space="preserve"> PAGEREF _Toc125579078 \h </w:instrText>
      </w:r>
      <w:r>
        <w:rPr>
          <w:noProof/>
        </w:rPr>
      </w:r>
      <w:r>
        <w:rPr>
          <w:noProof/>
        </w:rPr>
        <w:fldChar w:fldCharType="separate"/>
      </w:r>
      <w:r>
        <w:rPr>
          <w:noProof/>
        </w:rPr>
        <w:t>67</w:t>
      </w:r>
      <w:r>
        <w:rPr>
          <w:noProof/>
        </w:rPr>
        <w:fldChar w:fldCharType="end"/>
      </w:r>
    </w:p>
    <w:p w14:paraId="544DD0D2" w14:textId="77777777" w:rsidR="00AB599F" w:rsidRPr="00415ADD" w:rsidRDefault="00AB599F">
      <w:pPr>
        <w:pStyle w:val="32"/>
        <w:rPr>
          <w:rFonts w:ascii="Calibri" w:hAnsi="Calibri"/>
          <w:noProof/>
          <w:kern w:val="2"/>
          <w:sz w:val="21"/>
          <w:szCs w:val="22"/>
          <w:lang w:val="en-US" w:eastAsia="zh-CN"/>
        </w:rPr>
      </w:pPr>
      <w:r>
        <w:rPr>
          <w:noProof/>
          <w:lang w:eastAsia="ko-KR"/>
        </w:rPr>
        <w:t>6.19.3</w:t>
      </w:r>
      <w:r w:rsidRPr="00415ADD">
        <w:rPr>
          <w:rFonts w:ascii="Calibri"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_Toc125579079 \h </w:instrText>
      </w:r>
      <w:r>
        <w:rPr>
          <w:noProof/>
        </w:rPr>
      </w:r>
      <w:r>
        <w:rPr>
          <w:noProof/>
        </w:rPr>
        <w:fldChar w:fldCharType="separate"/>
      </w:r>
      <w:r>
        <w:rPr>
          <w:noProof/>
        </w:rPr>
        <w:t>68</w:t>
      </w:r>
      <w:r>
        <w:rPr>
          <w:noProof/>
        </w:rPr>
        <w:fldChar w:fldCharType="end"/>
      </w:r>
    </w:p>
    <w:p w14:paraId="4850E0EE"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20</w:t>
      </w:r>
      <w:r w:rsidRPr="00415ADD">
        <w:rPr>
          <w:rFonts w:ascii="Calibri"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_Toc125579080 \h </w:instrText>
      </w:r>
      <w:r>
        <w:rPr>
          <w:noProof/>
        </w:rPr>
      </w:r>
      <w:r>
        <w:rPr>
          <w:noProof/>
        </w:rPr>
        <w:fldChar w:fldCharType="separate"/>
      </w:r>
      <w:r>
        <w:rPr>
          <w:noProof/>
        </w:rPr>
        <w:t>68</w:t>
      </w:r>
      <w:r>
        <w:rPr>
          <w:noProof/>
        </w:rPr>
        <w:fldChar w:fldCharType="end"/>
      </w:r>
    </w:p>
    <w:p w14:paraId="61D1DFBA"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_Toc125579081 \h </w:instrText>
      </w:r>
      <w:r>
        <w:rPr>
          <w:noProof/>
        </w:rPr>
      </w:r>
      <w:r>
        <w:rPr>
          <w:noProof/>
        </w:rPr>
        <w:fldChar w:fldCharType="separate"/>
      </w:r>
      <w:r>
        <w:rPr>
          <w:noProof/>
        </w:rPr>
        <w:t>68</w:t>
      </w:r>
      <w:r>
        <w:rPr>
          <w:noProof/>
        </w:rPr>
        <w:fldChar w:fldCharType="end"/>
      </w:r>
    </w:p>
    <w:p w14:paraId="4B80D788"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_Toc125579082 \h </w:instrText>
      </w:r>
      <w:r>
        <w:rPr>
          <w:noProof/>
        </w:rPr>
      </w:r>
      <w:r>
        <w:rPr>
          <w:noProof/>
        </w:rPr>
        <w:fldChar w:fldCharType="separate"/>
      </w:r>
      <w:r>
        <w:rPr>
          <w:noProof/>
        </w:rPr>
        <w:t>69</w:t>
      </w:r>
      <w:r>
        <w:rPr>
          <w:noProof/>
        </w:rPr>
        <w:fldChar w:fldCharType="end"/>
      </w:r>
    </w:p>
    <w:p w14:paraId="28D96B01"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_Toc125579083 \h </w:instrText>
      </w:r>
      <w:r>
        <w:rPr>
          <w:noProof/>
        </w:rPr>
      </w:r>
      <w:r>
        <w:rPr>
          <w:noProof/>
        </w:rPr>
        <w:fldChar w:fldCharType="separate"/>
      </w:r>
      <w:r>
        <w:rPr>
          <w:noProof/>
        </w:rPr>
        <w:t>71</w:t>
      </w:r>
      <w:r>
        <w:rPr>
          <w:noProof/>
        </w:rPr>
        <w:fldChar w:fldCharType="end"/>
      </w:r>
    </w:p>
    <w:p w14:paraId="37EABCBC"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21</w:t>
      </w:r>
      <w:r w:rsidRPr="00415ADD">
        <w:rPr>
          <w:rFonts w:ascii="Calibri"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_Toc125579084 \h </w:instrText>
      </w:r>
      <w:r>
        <w:rPr>
          <w:noProof/>
        </w:rPr>
      </w:r>
      <w:r>
        <w:rPr>
          <w:noProof/>
        </w:rPr>
        <w:fldChar w:fldCharType="separate"/>
      </w:r>
      <w:r>
        <w:rPr>
          <w:noProof/>
        </w:rPr>
        <w:t>71</w:t>
      </w:r>
      <w:r>
        <w:rPr>
          <w:noProof/>
        </w:rPr>
        <w:fldChar w:fldCharType="end"/>
      </w:r>
    </w:p>
    <w:p w14:paraId="43575B0D"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_Toc125579085 \h </w:instrText>
      </w:r>
      <w:r>
        <w:rPr>
          <w:noProof/>
        </w:rPr>
      </w:r>
      <w:r>
        <w:rPr>
          <w:noProof/>
        </w:rPr>
        <w:fldChar w:fldCharType="separate"/>
      </w:r>
      <w:r>
        <w:rPr>
          <w:noProof/>
        </w:rPr>
        <w:t>71</w:t>
      </w:r>
      <w:r>
        <w:rPr>
          <w:noProof/>
        </w:rPr>
        <w:fldChar w:fldCharType="end"/>
      </w:r>
    </w:p>
    <w:p w14:paraId="094CEB00"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_Toc125579086 \h </w:instrText>
      </w:r>
      <w:r>
        <w:rPr>
          <w:noProof/>
        </w:rPr>
      </w:r>
      <w:r>
        <w:rPr>
          <w:noProof/>
        </w:rPr>
        <w:fldChar w:fldCharType="separate"/>
      </w:r>
      <w:r>
        <w:rPr>
          <w:noProof/>
        </w:rPr>
        <w:t>71</w:t>
      </w:r>
      <w:r>
        <w:rPr>
          <w:noProof/>
        </w:rPr>
        <w:fldChar w:fldCharType="end"/>
      </w:r>
    </w:p>
    <w:p w14:paraId="66E01A57"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_Toc125579087 \h </w:instrText>
      </w:r>
      <w:r>
        <w:rPr>
          <w:noProof/>
        </w:rPr>
      </w:r>
      <w:r>
        <w:rPr>
          <w:noProof/>
        </w:rPr>
        <w:fldChar w:fldCharType="separate"/>
      </w:r>
      <w:r>
        <w:rPr>
          <w:noProof/>
        </w:rPr>
        <w:t>72</w:t>
      </w:r>
      <w:r>
        <w:rPr>
          <w:noProof/>
        </w:rPr>
        <w:fldChar w:fldCharType="end"/>
      </w:r>
    </w:p>
    <w:p w14:paraId="3E5F766A"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22</w:t>
      </w:r>
      <w:r w:rsidRPr="00415ADD">
        <w:rPr>
          <w:rFonts w:ascii="Calibri"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_Toc125579088 \h </w:instrText>
      </w:r>
      <w:r>
        <w:rPr>
          <w:noProof/>
        </w:rPr>
      </w:r>
      <w:r>
        <w:rPr>
          <w:noProof/>
        </w:rPr>
        <w:fldChar w:fldCharType="separate"/>
      </w:r>
      <w:r>
        <w:rPr>
          <w:noProof/>
        </w:rPr>
        <w:t>72</w:t>
      </w:r>
      <w:r>
        <w:rPr>
          <w:noProof/>
        </w:rPr>
        <w:fldChar w:fldCharType="end"/>
      </w:r>
    </w:p>
    <w:p w14:paraId="6F4E8F2E"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_Toc125579089 \h </w:instrText>
      </w:r>
      <w:r>
        <w:rPr>
          <w:noProof/>
        </w:rPr>
      </w:r>
      <w:r>
        <w:rPr>
          <w:noProof/>
        </w:rPr>
        <w:fldChar w:fldCharType="separate"/>
      </w:r>
      <w:r>
        <w:rPr>
          <w:noProof/>
        </w:rPr>
        <w:t>72</w:t>
      </w:r>
      <w:r>
        <w:rPr>
          <w:noProof/>
        </w:rPr>
        <w:fldChar w:fldCharType="end"/>
      </w:r>
    </w:p>
    <w:p w14:paraId="33D7CD46"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_Toc125579090 \h </w:instrText>
      </w:r>
      <w:r>
        <w:rPr>
          <w:noProof/>
        </w:rPr>
      </w:r>
      <w:r>
        <w:rPr>
          <w:noProof/>
        </w:rPr>
        <w:fldChar w:fldCharType="separate"/>
      </w:r>
      <w:r>
        <w:rPr>
          <w:noProof/>
        </w:rPr>
        <w:t>72</w:t>
      </w:r>
      <w:r>
        <w:rPr>
          <w:noProof/>
        </w:rPr>
        <w:fldChar w:fldCharType="end"/>
      </w:r>
    </w:p>
    <w:p w14:paraId="78EAD01E"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22</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_Toc125579091 \h </w:instrText>
      </w:r>
      <w:r>
        <w:rPr>
          <w:noProof/>
        </w:rPr>
      </w:r>
      <w:r>
        <w:rPr>
          <w:noProof/>
        </w:rPr>
        <w:fldChar w:fldCharType="separate"/>
      </w:r>
      <w:r>
        <w:rPr>
          <w:noProof/>
        </w:rPr>
        <w:t>73</w:t>
      </w:r>
      <w:r>
        <w:rPr>
          <w:noProof/>
        </w:rPr>
        <w:fldChar w:fldCharType="end"/>
      </w:r>
    </w:p>
    <w:p w14:paraId="633EF8FF" w14:textId="77777777" w:rsidR="00AB599F" w:rsidRPr="00415ADD" w:rsidRDefault="00AB599F">
      <w:pPr>
        <w:pStyle w:val="22"/>
        <w:rPr>
          <w:rFonts w:ascii="Calibri" w:hAnsi="Calibri"/>
          <w:noProof/>
          <w:kern w:val="2"/>
          <w:sz w:val="21"/>
          <w:szCs w:val="22"/>
          <w:lang w:val="en-US" w:eastAsia="zh-CN"/>
        </w:rPr>
      </w:pPr>
      <w:r>
        <w:rPr>
          <w:noProof/>
          <w:lang w:eastAsia="zh-CN"/>
        </w:rPr>
        <w:t>6</w:t>
      </w:r>
      <w:r>
        <w:rPr>
          <w:noProof/>
        </w:rPr>
        <w:t>.</w:t>
      </w:r>
      <w:r w:rsidRPr="000A56AD">
        <w:rPr>
          <w:noProof/>
          <w:lang w:val="en-US" w:eastAsia="zh-CN"/>
        </w:rPr>
        <w:t>23</w:t>
      </w:r>
      <w:r w:rsidRPr="00415ADD">
        <w:rPr>
          <w:rFonts w:ascii="Calibri"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_Toc125579092 \h </w:instrText>
      </w:r>
      <w:r>
        <w:rPr>
          <w:noProof/>
        </w:rPr>
      </w:r>
      <w:r>
        <w:rPr>
          <w:noProof/>
        </w:rPr>
        <w:fldChar w:fldCharType="separate"/>
      </w:r>
      <w:r>
        <w:rPr>
          <w:noProof/>
        </w:rPr>
        <w:t>73</w:t>
      </w:r>
      <w:r>
        <w:rPr>
          <w:noProof/>
        </w:rPr>
        <w:fldChar w:fldCharType="end"/>
      </w:r>
    </w:p>
    <w:p w14:paraId="01E33046"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_Toc125579093 \h </w:instrText>
      </w:r>
      <w:r>
        <w:rPr>
          <w:noProof/>
        </w:rPr>
      </w:r>
      <w:r>
        <w:rPr>
          <w:noProof/>
        </w:rPr>
        <w:fldChar w:fldCharType="separate"/>
      </w:r>
      <w:r>
        <w:rPr>
          <w:noProof/>
        </w:rPr>
        <w:t>73</w:t>
      </w:r>
      <w:r>
        <w:rPr>
          <w:noProof/>
        </w:rPr>
        <w:fldChar w:fldCharType="end"/>
      </w:r>
    </w:p>
    <w:p w14:paraId="03BF948C"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_Toc125579094 \h </w:instrText>
      </w:r>
      <w:r>
        <w:rPr>
          <w:noProof/>
        </w:rPr>
      </w:r>
      <w:r>
        <w:rPr>
          <w:noProof/>
        </w:rPr>
        <w:fldChar w:fldCharType="separate"/>
      </w:r>
      <w:r>
        <w:rPr>
          <w:noProof/>
        </w:rPr>
        <w:t>74</w:t>
      </w:r>
      <w:r>
        <w:rPr>
          <w:noProof/>
        </w:rPr>
        <w:fldChar w:fldCharType="end"/>
      </w:r>
    </w:p>
    <w:p w14:paraId="67B26B4B"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23</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_Toc125579095 \h </w:instrText>
      </w:r>
      <w:r>
        <w:rPr>
          <w:noProof/>
        </w:rPr>
      </w:r>
      <w:r>
        <w:rPr>
          <w:noProof/>
        </w:rPr>
        <w:fldChar w:fldCharType="separate"/>
      </w:r>
      <w:r>
        <w:rPr>
          <w:noProof/>
        </w:rPr>
        <w:t>75</w:t>
      </w:r>
      <w:r>
        <w:rPr>
          <w:noProof/>
        </w:rPr>
        <w:fldChar w:fldCharType="end"/>
      </w:r>
    </w:p>
    <w:p w14:paraId="42CB0212" w14:textId="77777777" w:rsidR="00AB599F" w:rsidRPr="00415ADD" w:rsidRDefault="00AB599F">
      <w:pPr>
        <w:pStyle w:val="22"/>
        <w:rPr>
          <w:rFonts w:ascii="Calibri" w:hAnsi="Calibri"/>
          <w:noProof/>
          <w:kern w:val="2"/>
          <w:sz w:val="21"/>
          <w:szCs w:val="22"/>
          <w:lang w:val="en-US" w:eastAsia="zh-CN"/>
        </w:rPr>
      </w:pPr>
      <w:r>
        <w:rPr>
          <w:noProof/>
          <w:lang w:eastAsia="zh-CN"/>
        </w:rPr>
        <w:t>6</w:t>
      </w:r>
      <w:r>
        <w:rPr>
          <w:noProof/>
        </w:rPr>
        <w:t>.</w:t>
      </w:r>
      <w:r w:rsidRPr="000A56AD">
        <w:rPr>
          <w:noProof/>
          <w:lang w:val="en-US" w:eastAsia="zh-CN"/>
        </w:rPr>
        <w:t>24</w:t>
      </w:r>
      <w:r w:rsidRPr="00415ADD">
        <w:rPr>
          <w:rFonts w:ascii="Calibri"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_Toc125579096 \h </w:instrText>
      </w:r>
      <w:r>
        <w:rPr>
          <w:noProof/>
        </w:rPr>
      </w:r>
      <w:r>
        <w:rPr>
          <w:noProof/>
        </w:rPr>
        <w:fldChar w:fldCharType="separate"/>
      </w:r>
      <w:r>
        <w:rPr>
          <w:noProof/>
        </w:rPr>
        <w:t>75</w:t>
      </w:r>
      <w:r>
        <w:rPr>
          <w:noProof/>
        </w:rPr>
        <w:fldChar w:fldCharType="end"/>
      </w:r>
    </w:p>
    <w:p w14:paraId="011B38F8"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_Toc125579097 \h </w:instrText>
      </w:r>
      <w:r>
        <w:rPr>
          <w:noProof/>
        </w:rPr>
      </w:r>
      <w:r>
        <w:rPr>
          <w:noProof/>
        </w:rPr>
        <w:fldChar w:fldCharType="separate"/>
      </w:r>
      <w:r>
        <w:rPr>
          <w:noProof/>
        </w:rPr>
        <w:t>75</w:t>
      </w:r>
      <w:r>
        <w:rPr>
          <w:noProof/>
        </w:rPr>
        <w:fldChar w:fldCharType="end"/>
      </w:r>
    </w:p>
    <w:p w14:paraId="0C654010"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_Toc125579098 \h </w:instrText>
      </w:r>
      <w:r>
        <w:rPr>
          <w:noProof/>
        </w:rPr>
      </w:r>
      <w:r>
        <w:rPr>
          <w:noProof/>
        </w:rPr>
        <w:fldChar w:fldCharType="separate"/>
      </w:r>
      <w:r>
        <w:rPr>
          <w:noProof/>
        </w:rPr>
        <w:t>75</w:t>
      </w:r>
      <w:r>
        <w:rPr>
          <w:noProof/>
        </w:rPr>
        <w:fldChar w:fldCharType="end"/>
      </w:r>
    </w:p>
    <w:p w14:paraId="2357619C"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24</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_Toc125579099 \h </w:instrText>
      </w:r>
      <w:r>
        <w:rPr>
          <w:noProof/>
        </w:rPr>
      </w:r>
      <w:r>
        <w:rPr>
          <w:noProof/>
        </w:rPr>
        <w:fldChar w:fldCharType="separate"/>
      </w:r>
      <w:r>
        <w:rPr>
          <w:noProof/>
        </w:rPr>
        <w:t>76</w:t>
      </w:r>
      <w:r>
        <w:rPr>
          <w:noProof/>
        </w:rPr>
        <w:fldChar w:fldCharType="end"/>
      </w:r>
    </w:p>
    <w:p w14:paraId="6A485AB3" w14:textId="77777777" w:rsidR="00AB599F" w:rsidRPr="00415ADD" w:rsidRDefault="00AB599F">
      <w:pPr>
        <w:pStyle w:val="22"/>
        <w:rPr>
          <w:rFonts w:ascii="Calibri" w:hAnsi="Calibri"/>
          <w:noProof/>
          <w:kern w:val="2"/>
          <w:sz w:val="21"/>
          <w:szCs w:val="22"/>
          <w:lang w:val="en-US" w:eastAsia="zh-CN"/>
        </w:rPr>
      </w:pPr>
      <w:r>
        <w:rPr>
          <w:noProof/>
          <w:lang w:eastAsia="zh-CN"/>
        </w:rPr>
        <w:t>6</w:t>
      </w:r>
      <w:r>
        <w:rPr>
          <w:noProof/>
        </w:rPr>
        <w:t>.</w:t>
      </w:r>
      <w:r w:rsidRPr="000A56AD">
        <w:rPr>
          <w:noProof/>
          <w:lang w:val="en-US" w:eastAsia="zh-CN"/>
        </w:rPr>
        <w:t>25</w:t>
      </w:r>
      <w:r w:rsidRPr="00415ADD">
        <w:rPr>
          <w:rFonts w:ascii="Calibri"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_Toc125579100 \h </w:instrText>
      </w:r>
      <w:r>
        <w:rPr>
          <w:noProof/>
        </w:rPr>
      </w:r>
      <w:r>
        <w:rPr>
          <w:noProof/>
        </w:rPr>
        <w:fldChar w:fldCharType="separate"/>
      </w:r>
      <w:r>
        <w:rPr>
          <w:noProof/>
        </w:rPr>
        <w:t>77</w:t>
      </w:r>
      <w:r>
        <w:rPr>
          <w:noProof/>
        </w:rPr>
        <w:fldChar w:fldCharType="end"/>
      </w:r>
    </w:p>
    <w:p w14:paraId="74CC6FFC" w14:textId="77777777" w:rsidR="00AB599F" w:rsidRPr="00415ADD" w:rsidRDefault="00AB599F">
      <w:pPr>
        <w:pStyle w:val="32"/>
        <w:rPr>
          <w:rFonts w:ascii="Calibri" w:hAnsi="Calibri"/>
          <w:noProof/>
          <w:kern w:val="2"/>
          <w:sz w:val="21"/>
          <w:szCs w:val="22"/>
          <w:lang w:val="en-US" w:eastAsia="zh-CN"/>
        </w:rPr>
      </w:pPr>
      <w:r>
        <w:rPr>
          <w:noProof/>
          <w:lang w:eastAsia="zh-CN"/>
        </w:rPr>
        <w:t>6.25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_Toc125579101 \h </w:instrText>
      </w:r>
      <w:r>
        <w:rPr>
          <w:noProof/>
        </w:rPr>
      </w:r>
      <w:r>
        <w:rPr>
          <w:noProof/>
        </w:rPr>
        <w:fldChar w:fldCharType="separate"/>
      </w:r>
      <w:r>
        <w:rPr>
          <w:noProof/>
        </w:rPr>
        <w:t>77</w:t>
      </w:r>
      <w:r>
        <w:rPr>
          <w:noProof/>
        </w:rPr>
        <w:fldChar w:fldCharType="end"/>
      </w:r>
    </w:p>
    <w:p w14:paraId="61F10ECE" w14:textId="77777777" w:rsidR="00AB599F" w:rsidRPr="00415ADD" w:rsidRDefault="00AB599F">
      <w:pPr>
        <w:pStyle w:val="32"/>
        <w:rPr>
          <w:rFonts w:ascii="Calibri" w:hAnsi="Calibri"/>
          <w:noProof/>
          <w:kern w:val="2"/>
          <w:sz w:val="21"/>
          <w:szCs w:val="22"/>
          <w:lang w:val="en-US" w:eastAsia="zh-CN"/>
        </w:rPr>
      </w:pPr>
      <w:r>
        <w:rPr>
          <w:noProof/>
          <w:lang w:eastAsia="zh-CN"/>
        </w:rPr>
        <w:t>6.25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_Toc125579102 \h </w:instrText>
      </w:r>
      <w:r>
        <w:rPr>
          <w:noProof/>
        </w:rPr>
      </w:r>
      <w:r>
        <w:rPr>
          <w:noProof/>
        </w:rPr>
        <w:fldChar w:fldCharType="separate"/>
      </w:r>
      <w:r>
        <w:rPr>
          <w:noProof/>
        </w:rPr>
        <w:t>77</w:t>
      </w:r>
      <w:r>
        <w:rPr>
          <w:noProof/>
        </w:rPr>
        <w:fldChar w:fldCharType="end"/>
      </w:r>
    </w:p>
    <w:p w14:paraId="77D1E334"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25</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_Toc125579103 \h </w:instrText>
      </w:r>
      <w:r>
        <w:rPr>
          <w:noProof/>
        </w:rPr>
      </w:r>
      <w:r>
        <w:rPr>
          <w:noProof/>
        </w:rPr>
        <w:fldChar w:fldCharType="separate"/>
      </w:r>
      <w:r>
        <w:rPr>
          <w:noProof/>
        </w:rPr>
        <w:t>78</w:t>
      </w:r>
      <w:r>
        <w:rPr>
          <w:noProof/>
        </w:rPr>
        <w:fldChar w:fldCharType="end"/>
      </w:r>
    </w:p>
    <w:p w14:paraId="4A063115"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26</w:t>
      </w:r>
      <w:r w:rsidRPr="00415ADD">
        <w:rPr>
          <w:rFonts w:ascii="Calibri"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_Toc125579104 \h </w:instrText>
      </w:r>
      <w:r>
        <w:rPr>
          <w:noProof/>
        </w:rPr>
      </w:r>
      <w:r>
        <w:rPr>
          <w:noProof/>
        </w:rPr>
        <w:fldChar w:fldCharType="separate"/>
      </w:r>
      <w:r>
        <w:rPr>
          <w:noProof/>
        </w:rPr>
        <w:t>78</w:t>
      </w:r>
      <w:r>
        <w:rPr>
          <w:noProof/>
        </w:rPr>
        <w:fldChar w:fldCharType="end"/>
      </w:r>
    </w:p>
    <w:p w14:paraId="6A95E1BF"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26</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_Toc125579105 \h </w:instrText>
      </w:r>
      <w:r>
        <w:rPr>
          <w:noProof/>
        </w:rPr>
      </w:r>
      <w:r>
        <w:rPr>
          <w:noProof/>
        </w:rPr>
        <w:fldChar w:fldCharType="separate"/>
      </w:r>
      <w:r>
        <w:rPr>
          <w:noProof/>
        </w:rPr>
        <w:t>78</w:t>
      </w:r>
      <w:r>
        <w:rPr>
          <w:noProof/>
        </w:rPr>
        <w:fldChar w:fldCharType="end"/>
      </w:r>
    </w:p>
    <w:p w14:paraId="1302448A"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26</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_Toc125579106 \h </w:instrText>
      </w:r>
      <w:r>
        <w:rPr>
          <w:noProof/>
        </w:rPr>
      </w:r>
      <w:r>
        <w:rPr>
          <w:noProof/>
        </w:rPr>
        <w:fldChar w:fldCharType="separate"/>
      </w:r>
      <w:r>
        <w:rPr>
          <w:noProof/>
        </w:rPr>
        <w:t>78</w:t>
      </w:r>
      <w:r>
        <w:rPr>
          <w:noProof/>
        </w:rPr>
        <w:fldChar w:fldCharType="end"/>
      </w:r>
    </w:p>
    <w:p w14:paraId="590C280A"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26</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_Toc125579107 \h </w:instrText>
      </w:r>
      <w:r>
        <w:rPr>
          <w:noProof/>
        </w:rPr>
      </w:r>
      <w:r>
        <w:rPr>
          <w:noProof/>
        </w:rPr>
        <w:fldChar w:fldCharType="separate"/>
      </w:r>
      <w:r>
        <w:rPr>
          <w:noProof/>
        </w:rPr>
        <w:t>79</w:t>
      </w:r>
      <w:r>
        <w:rPr>
          <w:noProof/>
        </w:rPr>
        <w:fldChar w:fldCharType="end"/>
      </w:r>
    </w:p>
    <w:p w14:paraId="4268F388"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27</w:t>
      </w:r>
      <w:r w:rsidRPr="00415ADD">
        <w:rPr>
          <w:rFonts w:ascii="Calibri" w:hAnsi="Calibri"/>
          <w:noProof/>
          <w:kern w:val="2"/>
          <w:sz w:val="21"/>
          <w:szCs w:val="22"/>
          <w:lang w:val="en-US" w:eastAsia="zh-CN"/>
        </w:rPr>
        <w:tab/>
      </w:r>
      <w:r>
        <w:rPr>
          <w:noProof/>
        </w:rPr>
        <w:t>Solution #</w:t>
      </w:r>
      <w:r>
        <w:rPr>
          <w:noProof/>
          <w:lang w:eastAsia="zh-CN"/>
        </w:rPr>
        <w:t>27</w:t>
      </w:r>
      <w:r>
        <w:rPr>
          <w:noProof/>
        </w:rPr>
        <w:t>: Support Emergency Service over L3 UE-to-Network Relay</w:t>
      </w:r>
      <w:r>
        <w:rPr>
          <w:noProof/>
        </w:rPr>
        <w:tab/>
      </w:r>
      <w:r>
        <w:rPr>
          <w:noProof/>
        </w:rPr>
        <w:fldChar w:fldCharType="begin"/>
      </w:r>
      <w:r>
        <w:rPr>
          <w:noProof/>
        </w:rPr>
        <w:instrText xml:space="preserve"> PAGEREF _Toc125579108 \h </w:instrText>
      </w:r>
      <w:r>
        <w:rPr>
          <w:noProof/>
        </w:rPr>
      </w:r>
      <w:r>
        <w:rPr>
          <w:noProof/>
        </w:rPr>
        <w:fldChar w:fldCharType="separate"/>
      </w:r>
      <w:r>
        <w:rPr>
          <w:noProof/>
        </w:rPr>
        <w:t>79</w:t>
      </w:r>
      <w:r>
        <w:rPr>
          <w:noProof/>
        </w:rPr>
        <w:fldChar w:fldCharType="end"/>
      </w:r>
    </w:p>
    <w:p w14:paraId="4F537176"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_Toc125579109 \h </w:instrText>
      </w:r>
      <w:r>
        <w:rPr>
          <w:noProof/>
        </w:rPr>
      </w:r>
      <w:r>
        <w:rPr>
          <w:noProof/>
        </w:rPr>
        <w:fldChar w:fldCharType="separate"/>
      </w:r>
      <w:r>
        <w:rPr>
          <w:noProof/>
        </w:rPr>
        <w:t>79</w:t>
      </w:r>
      <w:r>
        <w:rPr>
          <w:noProof/>
        </w:rPr>
        <w:fldChar w:fldCharType="end"/>
      </w:r>
    </w:p>
    <w:p w14:paraId="4F349987"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_Toc125579110 \h </w:instrText>
      </w:r>
      <w:r>
        <w:rPr>
          <w:noProof/>
        </w:rPr>
      </w:r>
      <w:r>
        <w:rPr>
          <w:noProof/>
        </w:rPr>
        <w:fldChar w:fldCharType="separate"/>
      </w:r>
      <w:r>
        <w:rPr>
          <w:noProof/>
        </w:rPr>
        <w:t>79</w:t>
      </w:r>
      <w:r>
        <w:rPr>
          <w:noProof/>
        </w:rPr>
        <w:fldChar w:fldCharType="end"/>
      </w:r>
    </w:p>
    <w:p w14:paraId="2FF2ABD5"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27</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_Toc125579111 \h </w:instrText>
      </w:r>
      <w:r>
        <w:rPr>
          <w:noProof/>
        </w:rPr>
      </w:r>
      <w:r>
        <w:rPr>
          <w:noProof/>
        </w:rPr>
        <w:fldChar w:fldCharType="separate"/>
      </w:r>
      <w:r>
        <w:rPr>
          <w:noProof/>
        </w:rPr>
        <w:t>81</w:t>
      </w:r>
      <w:r>
        <w:rPr>
          <w:noProof/>
        </w:rPr>
        <w:fldChar w:fldCharType="end"/>
      </w:r>
    </w:p>
    <w:p w14:paraId="0BB6D16A"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28</w:t>
      </w:r>
      <w:r w:rsidRPr="00415ADD">
        <w:rPr>
          <w:rFonts w:ascii="Calibri"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_Toc125579112 \h </w:instrText>
      </w:r>
      <w:r>
        <w:rPr>
          <w:noProof/>
        </w:rPr>
      </w:r>
      <w:r>
        <w:rPr>
          <w:noProof/>
        </w:rPr>
        <w:fldChar w:fldCharType="separate"/>
      </w:r>
      <w:r>
        <w:rPr>
          <w:noProof/>
        </w:rPr>
        <w:t>82</w:t>
      </w:r>
      <w:r>
        <w:rPr>
          <w:noProof/>
        </w:rPr>
        <w:fldChar w:fldCharType="end"/>
      </w:r>
    </w:p>
    <w:p w14:paraId="7F8C8A79"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_Toc125579113 \h </w:instrText>
      </w:r>
      <w:r>
        <w:rPr>
          <w:noProof/>
        </w:rPr>
      </w:r>
      <w:r>
        <w:rPr>
          <w:noProof/>
        </w:rPr>
        <w:fldChar w:fldCharType="separate"/>
      </w:r>
      <w:r>
        <w:rPr>
          <w:noProof/>
        </w:rPr>
        <w:t>82</w:t>
      </w:r>
      <w:r>
        <w:rPr>
          <w:noProof/>
        </w:rPr>
        <w:fldChar w:fldCharType="end"/>
      </w:r>
    </w:p>
    <w:p w14:paraId="4DA94249"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_Toc125579114 \h </w:instrText>
      </w:r>
      <w:r>
        <w:rPr>
          <w:noProof/>
        </w:rPr>
      </w:r>
      <w:r>
        <w:rPr>
          <w:noProof/>
        </w:rPr>
        <w:fldChar w:fldCharType="separate"/>
      </w:r>
      <w:r>
        <w:rPr>
          <w:noProof/>
        </w:rPr>
        <w:t>83</w:t>
      </w:r>
      <w:r>
        <w:rPr>
          <w:noProof/>
        </w:rPr>
        <w:fldChar w:fldCharType="end"/>
      </w:r>
    </w:p>
    <w:p w14:paraId="7160CDCC"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28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_Toc125579115 \h </w:instrText>
      </w:r>
      <w:r>
        <w:rPr>
          <w:noProof/>
        </w:rPr>
      </w:r>
      <w:r>
        <w:rPr>
          <w:noProof/>
        </w:rPr>
        <w:fldChar w:fldCharType="separate"/>
      </w:r>
      <w:r>
        <w:rPr>
          <w:noProof/>
        </w:rPr>
        <w:t>87</w:t>
      </w:r>
      <w:r>
        <w:rPr>
          <w:noProof/>
        </w:rPr>
        <w:fldChar w:fldCharType="end"/>
      </w:r>
    </w:p>
    <w:p w14:paraId="29C3FECD" w14:textId="77777777" w:rsidR="00AB599F" w:rsidRPr="00415ADD" w:rsidRDefault="00AB599F">
      <w:pPr>
        <w:pStyle w:val="22"/>
        <w:rPr>
          <w:rFonts w:ascii="Calibri" w:hAnsi="Calibri"/>
          <w:noProof/>
          <w:kern w:val="2"/>
          <w:sz w:val="21"/>
          <w:szCs w:val="22"/>
          <w:lang w:val="en-US" w:eastAsia="zh-CN"/>
        </w:rPr>
      </w:pPr>
      <w:r w:rsidRPr="000A56AD">
        <w:rPr>
          <w:rFonts w:eastAsia="Malgun Gothic"/>
          <w:noProof/>
          <w:lang w:eastAsia="ko-KR"/>
        </w:rPr>
        <w:t>6.</w:t>
      </w:r>
      <w:r>
        <w:rPr>
          <w:noProof/>
          <w:lang w:eastAsia="zh-CN"/>
        </w:rPr>
        <w:t>29</w:t>
      </w:r>
      <w:r w:rsidRPr="00415ADD">
        <w:rPr>
          <w:rFonts w:ascii="Calibri" w:hAnsi="Calibri"/>
          <w:noProof/>
          <w:kern w:val="2"/>
          <w:sz w:val="21"/>
          <w:szCs w:val="22"/>
          <w:lang w:val="en-US" w:eastAsia="zh-CN"/>
        </w:rPr>
        <w:tab/>
      </w:r>
      <w:r w:rsidRPr="000A56AD">
        <w:rPr>
          <w:rFonts w:eastAsia="Malgun Gothic"/>
          <w:noProof/>
          <w:lang w:eastAsia="ko-KR"/>
        </w:rPr>
        <w:t>Solution #</w:t>
      </w:r>
      <w:r>
        <w:rPr>
          <w:noProof/>
          <w:lang w:eastAsia="zh-CN"/>
        </w:rPr>
        <w:t>29</w:t>
      </w:r>
      <w:r w:rsidRPr="000A56AD">
        <w:rPr>
          <w:rFonts w:eastAsia="Malgun Gothic"/>
          <w:noProof/>
          <w:lang w:eastAsia="ko-KR"/>
        </w:rPr>
        <w:t>: Hop-by-hop security establishment for the UE-to-UE Relay</w:t>
      </w:r>
      <w:r>
        <w:rPr>
          <w:noProof/>
        </w:rPr>
        <w:tab/>
      </w:r>
      <w:r>
        <w:rPr>
          <w:noProof/>
        </w:rPr>
        <w:fldChar w:fldCharType="begin"/>
      </w:r>
      <w:r>
        <w:rPr>
          <w:noProof/>
        </w:rPr>
        <w:instrText xml:space="preserve"> PAGEREF _Toc125579116 \h </w:instrText>
      </w:r>
      <w:r>
        <w:rPr>
          <w:noProof/>
        </w:rPr>
      </w:r>
      <w:r>
        <w:rPr>
          <w:noProof/>
        </w:rPr>
        <w:fldChar w:fldCharType="separate"/>
      </w:r>
      <w:r>
        <w:rPr>
          <w:noProof/>
        </w:rPr>
        <w:t>87</w:t>
      </w:r>
      <w:r>
        <w:rPr>
          <w:noProof/>
        </w:rPr>
        <w:fldChar w:fldCharType="end"/>
      </w:r>
    </w:p>
    <w:p w14:paraId="5F12C355" w14:textId="77777777" w:rsidR="00AB599F" w:rsidRPr="00415ADD" w:rsidRDefault="00AB599F">
      <w:pPr>
        <w:pStyle w:val="32"/>
        <w:rPr>
          <w:rFonts w:ascii="Calibri" w:hAnsi="Calibri"/>
          <w:noProof/>
          <w:kern w:val="2"/>
          <w:sz w:val="21"/>
          <w:szCs w:val="22"/>
          <w:lang w:val="en-US" w:eastAsia="zh-CN"/>
        </w:rPr>
      </w:pPr>
      <w:r>
        <w:rPr>
          <w:noProof/>
          <w:lang w:eastAsia="ko-KR"/>
        </w:rPr>
        <w:t>6.29.1</w:t>
      </w:r>
      <w:r w:rsidRPr="00415ADD">
        <w:rPr>
          <w:rFonts w:ascii="Calibri"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_Toc125579117 \h </w:instrText>
      </w:r>
      <w:r>
        <w:rPr>
          <w:noProof/>
        </w:rPr>
      </w:r>
      <w:r>
        <w:rPr>
          <w:noProof/>
        </w:rPr>
        <w:fldChar w:fldCharType="separate"/>
      </w:r>
      <w:r>
        <w:rPr>
          <w:noProof/>
        </w:rPr>
        <w:t>87</w:t>
      </w:r>
      <w:r>
        <w:rPr>
          <w:noProof/>
        </w:rPr>
        <w:fldChar w:fldCharType="end"/>
      </w:r>
    </w:p>
    <w:p w14:paraId="6DDC6AF1" w14:textId="77777777" w:rsidR="00AB599F" w:rsidRPr="00415ADD" w:rsidRDefault="00AB599F">
      <w:pPr>
        <w:pStyle w:val="32"/>
        <w:rPr>
          <w:rFonts w:ascii="Calibri" w:hAnsi="Calibri"/>
          <w:noProof/>
          <w:kern w:val="2"/>
          <w:sz w:val="21"/>
          <w:szCs w:val="22"/>
          <w:lang w:val="en-US" w:eastAsia="zh-CN"/>
        </w:rPr>
      </w:pPr>
      <w:r>
        <w:rPr>
          <w:noProof/>
          <w:lang w:eastAsia="ko-KR"/>
        </w:rPr>
        <w:t>6.29.2</w:t>
      </w:r>
      <w:r w:rsidRPr="00415ADD">
        <w:rPr>
          <w:rFonts w:ascii="Calibri"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_Toc125579118 \h </w:instrText>
      </w:r>
      <w:r>
        <w:rPr>
          <w:noProof/>
        </w:rPr>
      </w:r>
      <w:r>
        <w:rPr>
          <w:noProof/>
        </w:rPr>
        <w:fldChar w:fldCharType="separate"/>
      </w:r>
      <w:r>
        <w:rPr>
          <w:noProof/>
        </w:rPr>
        <w:t>87</w:t>
      </w:r>
      <w:r>
        <w:rPr>
          <w:noProof/>
        </w:rPr>
        <w:fldChar w:fldCharType="end"/>
      </w:r>
    </w:p>
    <w:p w14:paraId="3BFFA24D" w14:textId="77777777" w:rsidR="00AB599F" w:rsidRPr="00415ADD" w:rsidRDefault="00AB599F">
      <w:pPr>
        <w:pStyle w:val="42"/>
        <w:rPr>
          <w:rFonts w:ascii="Calibri" w:hAnsi="Calibri"/>
          <w:noProof/>
          <w:kern w:val="2"/>
          <w:sz w:val="21"/>
          <w:szCs w:val="22"/>
          <w:lang w:val="en-US" w:eastAsia="zh-CN"/>
        </w:rPr>
      </w:pPr>
      <w:r w:rsidRPr="000A56AD">
        <w:rPr>
          <w:rFonts w:eastAsia="Malgun Gothic"/>
          <w:noProof/>
          <w:lang w:eastAsia="ko-KR"/>
        </w:rPr>
        <w:t>6.29.2.1</w:t>
      </w:r>
      <w:r w:rsidRPr="00415ADD">
        <w:rPr>
          <w:rFonts w:ascii="Calibri" w:hAnsi="Calibri"/>
          <w:noProof/>
          <w:kern w:val="2"/>
          <w:sz w:val="21"/>
          <w:szCs w:val="22"/>
          <w:lang w:val="en-US" w:eastAsia="zh-CN"/>
        </w:rPr>
        <w:tab/>
      </w:r>
      <w:r w:rsidRPr="000A56AD">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_Toc125579119 \h </w:instrText>
      </w:r>
      <w:r>
        <w:rPr>
          <w:noProof/>
        </w:rPr>
      </w:r>
      <w:r>
        <w:rPr>
          <w:noProof/>
        </w:rPr>
        <w:fldChar w:fldCharType="separate"/>
      </w:r>
      <w:r>
        <w:rPr>
          <w:noProof/>
        </w:rPr>
        <w:t>87</w:t>
      </w:r>
      <w:r>
        <w:rPr>
          <w:noProof/>
        </w:rPr>
        <w:fldChar w:fldCharType="end"/>
      </w:r>
    </w:p>
    <w:p w14:paraId="59023C76" w14:textId="77777777" w:rsidR="00AB599F" w:rsidRPr="00415ADD" w:rsidRDefault="00AB599F">
      <w:pPr>
        <w:pStyle w:val="42"/>
        <w:rPr>
          <w:rFonts w:ascii="Calibri" w:hAnsi="Calibri"/>
          <w:noProof/>
          <w:kern w:val="2"/>
          <w:sz w:val="21"/>
          <w:szCs w:val="22"/>
          <w:lang w:val="en-US" w:eastAsia="zh-CN"/>
        </w:rPr>
      </w:pPr>
      <w:r w:rsidRPr="000A56AD">
        <w:rPr>
          <w:rFonts w:eastAsia="Malgun Gothic"/>
          <w:noProof/>
          <w:lang w:eastAsia="ko-KR"/>
        </w:rPr>
        <w:t>6.29.2.2</w:t>
      </w:r>
      <w:r w:rsidRPr="00415ADD">
        <w:rPr>
          <w:rFonts w:ascii="Calibri" w:hAnsi="Calibri"/>
          <w:noProof/>
          <w:kern w:val="2"/>
          <w:sz w:val="21"/>
          <w:szCs w:val="22"/>
          <w:lang w:val="en-US" w:eastAsia="zh-CN"/>
        </w:rPr>
        <w:tab/>
      </w:r>
      <w:r w:rsidRPr="000A56AD">
        <w:rPr>
          <w:rFonts w:eastAsia="Malgun Gothic"/>
          <w:noProof/>
          <w:lang w:eastAsia="ko-KR"/>
        </w:rPr>
        <w:t>Authorization and Parameter Provisioning to the UEs</w:t>
      </w:r>
      <w:r>
        <w:rPr>
          <w:noProof/>
        </w:rPr>
        <w:tab/>
      </w:r>
      <w:r>
        <w:rPr>
          <w:noProof/>
        </w:rPr>
        <w:fldChar w:fldCharType="begin"/>
      </w:r>
      <w:r>
        <w:rPr>
          <w:noProof/>
        </w:rPr>
        <w:instrText xml:space="preserve"> PAGEREF _Toc125579120 \h </w:instrText>
      </w:r>
      <w:r>
        <w:rPr>
          <w:noProof/>
        </w:rPr>
      </w:r>
      <w:r>
        <w:rPr>
          <w:noProof/>
        </w:rPr>
        <w:fldChar w:fldCharType="separate"/>
      </w:r>
      <w:r>
        <w:rPr>
          <w:noProof/>
        </w:rPr>
        <w:t>89</w:t>
      </w:r>
      <w:r>
        <w:rPr>
          <w:noProof/>
        </w:rPr>
        <w:fldChar w:fldCharType="end"/>
      </w:r>
    </w:p>
    <w:p w14:paraId="45D66890" w14:textId="77777777" w:rsidR="00AB599F" w:rsidRPr="00415ADD" w:rsidRDefault="00AB599F">
      <w:pPr>
        <w:pStyle w:val="32"/>
        <w:rPr>
          <w:rFonts w:ascii="Calibri" w:hAnsi="Calibri"/>
          <w:noProof/>
          <w:kern w:val="2"/>
          <w:sz w:val="21"/>
          <w:szCs w:val="22"/>
          <w:lang w:val="en-US" w:eastAsia="zh-CN"/>
        </w:rPr>
      </w:pPr>
      <w:r>
        <w:rPr>
          <w:noProof/>
          <w:lang w:eastAsia="ko-KR"/>
        </w:rPr>
        <w:lastRenderedPageBreak/>
        <w:t>6.29.3</w:t>
      </w:r>
      <w:r w:rsidRPr="00415ADD">
        <w:rPr>
          <w:rFonts w:ascii="Calibri"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_Toc125579121 \h </w:instrText>
      </w:r>
      <w:r>
        <w:rPr>
          <w:noProof/>
        </w:rPr>
      </w:r>
      <w:r>
        <w:rPr>
          <w:noProof/>
        </w:rPr>
        <w:fldChar w:fldCharType="separate"/>
      </w:r>
      <w:r>
        <w:rPr>
          <w:noProof/>
        </w:rPr>
        <w:t>90</w:t>
      </w:r>
      <w:r>
        <w:rPr>
          <w:noProof/>
        </w:rPr>
        <w:fldChar w:fldCharType="end"/>
      </w:r>
    </w:p>
    <w:p w14:paraId="4D763327"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30</w:t>
      </w:r>
      <w:r w:rsidRPr="00415ADD">
        <w:rPr>
          <w:rFonts w:ascii="Calibri"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_Toc125579122 \h </w:instrText>
      </w:r>
      <w:r>
        <w:rPr>
          <w:noProof/>
        </w:rPr>
      </w:r>
      <w:r>
        <w:rPr>
          <w:noProof/>
        </w:rPr>
        <w:fldChar w:fldCharType="separate"/>
      </w:r>
      <w:r>
        <w:rPr>
          <w:noProof/>
        </w:rPr>
        <w:t>90</w:t>
      </w:r>
      <w:r>
        <w:rPr>
          <w:noProof/>
        </w:rPr>
        <w:fldChar w:fldCharType="end"/>
      </w:r>
    </w:p>
    <w:p w14:paraId="4A954D03"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_Toc125579123 \h </w:instrText>
      </w:r>
      <w:r>
        <w:rPr>
          <w:noProof/>
        </w:rPr>
      </w:r>
      <w:r>
        <w:rPr>
          <w:noProof/>
        </w:rPr>
        <w:fldChar w:fldCharType="separate"/>
      </w:r>
      <w:r>
        <w:rPr>
          <w:noProof/>
        </w:rPr>
        <w:t>90</w:t>
      </w:r>
      <w:r>
        <w:rPr>
          <w:noProof/>
        </w:rPr>
        <w:fldChar w:fldCharType="end"/>
      </w:r>
    </w:p>
    <w:p w14:paraId="5CB850DE"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_Toc125579124 \h </w:instrText>
      </w:r>
      <w:r>
        <w:rPr>
          <w:noProof/>
        </w:rPr>
      </w:r>
      <w:r>
        <w:rPr>
          <w:noProof/>
        </w:rPr>
        <w:fldChar w:fldCharType="separate"/>
      </w:r>
      <w:r>
        <w:rPr>
          <w:noProof/>
        </w:rPr>
        <w:t>91</w:t>
      </w:r>
      <w:r>
        <w:rPr>
          <w:noProof/>
        </w:rPr>
        <w:fldChar w:fldCharType="end"/>
      </w:r>
    </w:p>
    <w:p w14:paraId="26033A41"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_Toc125579125 \h </w:instrText>
      </w:r>
      <w:r>
        <w:rPr>
          <w:noProof/>
        </w:rPr>
      </w:r>
      <w:r>
        <w:rPr>
          <w:noProof/>
        </w:rPr>
        <w:fldChar w:fldCharType="separate"/>
      </w:r>
      <w:r>
        <w:rPr>
          <w:noProof/>
        </w:rPr>
        <w:t>93</w:t>
      </w:r>
      <w:r>
        <w:rPr>
          <w:noProof/>
        </w:rPr>
        <w:fldChar w:fldCharType="end"/>
      </w:r>
    </w:p>
    <w:p w14:paraId="64DE8EC7" w14:textId="77777777" w:rsidR="00AB599F" w:rsidRPr="00415ADD" w:rsidRDefault="00AB599F">
      <w:pPr>
        <w:pStyle w:val="22"/>
        <w:rPr>
          <w:rFonts w:ascii="Calibri" w:hAnsi="Calibri"/>
          <w:noProof/>
          <w:kern w:val="2"/>
          <w:sz w:val="21"/>
          <w:szCs w:val="22"/>
          <w:lang w:val="en-US" w:eastAsia="zh-CN"/>
        </w:rPr>
      </w:pPr>
      <w:r>
        <w:rPr>
          <w:noProof/>
        </w:rPr>
        <w:t>6.</w:t>
      </w:r>
      <w:r>
        <w:rPr>
          <w:noProof/>
          <w:lang w:eastAsia="zh-CN"/>
        </w:rPr>
        <w:t>31</w:t>
      </w:r>
      <w:r w:rsidRPr="00415ADD">
        <w:rPr>
          <w:rFonts w:ascii="Calibri" w:hAnsi="Calibri"/>
          <w:noProof/>
          <w:kern w:val="2"/>
          <w:sz w:val="21"/>
          <w:szCs w:val="22"/>
          <w:lang w:val="en-US" w:eastAsia="zh-CN"/>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r>
      <w:r>
        <w:rPr>
          <w:noProof/>
        </w:rPr>
        <w:instrText xml:space="preserve"> PAGEREF _Toc125579126 \h </w:instrText>
      </w:r>
      <w:r>
        <w:rPr>
          <w:noProof/>
        </w:rPr>
      </w:r>
      <w:r>
        <w:rPr>
          <w:noProof/>
        </w:rPr>
        <w:fldChar w:fldCharType="separate"/>
      </w:r>
      <w:r>
        <w:rPr>
          <w:noProof/>
        </w:rPr>
        <w:t>93</w:t>
      </w:r>
      <w:r>
        <w:rPr>
          <w:noProof/>
        </w:rPr>
        <w:fldChar w:fldCharType="end"/>
      </w:r>
    </w:p>
    <w:p w14:paraId="491846DA"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_Toc125579127 \h </w:instrText>
      </w:r>
      <w:r>
        <w:rPr>
          <w:noProof/>
        </w:rPr>
      </w:r>
      <w:r>
        <w:rPr>
          <w:noProof/>
        </w:rPr>
        <w:fldChar w:fldCharType="separate"/>
      </w:r>
      <w:r>
        <w:rPr>
          <w:noProof/>
        </w:rPr>
        <w:t>93</w:t>
      </w:r>
      <w:r>
        <w:rPr>
          <w:noProof/>
        </w:rPr>
        <w:fldChar w:fldCharType="end"/>
      </w:r>
    </w:p>
    <w:p w14:paraId="4362FBE0"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_Toc125579128 \h </w:instrText>
      </w:r>
      <w:r>
        <w:rPr>
          <w:noProof/>
        </w:rPr>
      </w:r>
      <w:r>
        <w:rPr>
          <w:noProof/>
        </w:rPr>
        <w:fldChar w:fldCharType="separate"/>
      </w:r>
      <w:r>
        <w:rPr>
          <w:noProof/>
        </w:rPr>
        <w:t>93</w:t>
      </w:r>
      <w:r>
        <w:rPr>
          <w:noProof/>
        </w:rPr>
        <w:fldChar w:fldCharType="end"/>
      </w:r>
    </w:p>
    <w:p w14:paraId="4765A2AE" w14:textId="77777777" w:rsidR="00AB599F" w:rsidRPr="00415ADD" w:rsidRDefault="00AB599F">
      <w:pPr>
        <w:pStyle w:val="42"/>
        <w:rPr>
          <w:rFonts w:ascii="Calibri" w:hAnsi="Calibri"/>
          <w:noProof/>
          <w:kern w:val="2"/>
          <w:sz w:val="21"/>
          <w:szCs w:val="22"/>
          <w:lang w:val="en-US" w:eastAsia="zh-CN"/>
        </w:rPr>
      </w:pPr>
      <w:r>
        <w:rPr>
          <w:noProof/>
          <w:lang w:eastAsia="zh-CN"/>
        </w:rPr>
        <w:t>6.31.2.1</w:t>
      </w:r>
      <w:r w:rsidRPr="00415ADD">
        <w:rPr>
          <w:rFonts w:ascii="Calibri" w:hAnsi="Calibri"/>
          <w:noProof/>
          <w:kern w:val="2"/>
          <w:sz w:val="21"/>
          <w:szCs w:val="22"/>
          <w:lang w:val="en-US" w:eastAsia="zh-CN"/>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r>
      <w:r>
        <w:rPr>
          <w:noProof/>
        </w:rPr>
        <w:instrText xml:space="preserve"> PAGEREF _Toc125579129 \h </w:instrText>
      </w:r>
      <w:r>
        <w:rPr>
          <w:noProof/>
        </w:rPr>
      </w:r>
      <w:r>
        <w:rPr>
          <w:noProof/>
        </w:rPr>
        <w:fldChar w:fldCharType="separate"/>
      </w:r>
      <w:r>
        <w:rPr>
          <w:noProof/>
        </w:rPr>
        <w:t>93</w:t>
      </w:r>
      <w:r>
        <w:rPr>
          <w:noProof/>
        </w:rPr>
        <w:fldChar w:fldCharType="end"/>
      </w:r>
    </w:p>
    <w:p w14:paraId="211ED30A" w14:textId="77777777" w:rsidR="00AB599F" w:rsidRPr="00415ADD" w:rsidRDefault="00AB599F">
      <w:pPr>
        <w:pStyle w:val="32"/>
        <w:rPr>
          <w:rFonts w:ascii="Calibri" w:hAnsi="Calibri"/>
          <w:noProof/>
          <w:kern w:val="2"/>
          <w:sz w:val="21"/>
          <w:szCs w:val="22"/>
          <w:lang w:val="en-US" w:eastAsia="zh-CN"/>
        </w:rPr>
      </w:pPr>
      <w:r>
        <w:rPr>
          <w:noProof/>
        </w:rPr>
        <w:t>6.</w:t>
      </w:r>
      <w:r>
        <w:rPr>
          <w:noProof/>
          <w:lang w:eastAsia="zh-CN"/>
        </w:rPr>
        <w:t>31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_Toc125579130 \h </w:instrText>
      </w:r>
      <w:r>
        <w:rPr>
          <w:noProof/>
        </w:rPr>
      </w:r>
      <w:r>
        <w:rPr>
          <w:noProof/>
        </w:rPr>
        <w:fldChar w:fldCharType="separate"/>
      </w:r>
      <w:r>
        <w:rPr>
          <w:noProof/>
        </w:rPr>
        <w:t>96</w:t>
      </w:r>
      <w:r>
        <w:rPr>
          <w:noProof/>
        </w:rPr>
        <w:fldChar w:fldCharType="end"/>
      </w:r>
    </w:p>
    <w:p w14:paraId="3692FAB4" w14:textId="77777777" w:rsidR="00AB599F" w:rsidRPr="00415ADD" w:rsidRDefault="00AB599F">
      <w:pPr>
        <w:pStyle w:val="22"/>
        <w:rPr>
          <w:rFonts w:ascii="Calibri" w:hAnsi="Calibri"/>
          <w:noProof/>
          <w:kern w:val="2"/>
          <w:sz w:val="21"/>
          <w:szCs w:val="22"/>
          <w:lang w:val="en-US" w:eastAsia="zh-CN"/>
        </w:rPr>
      </w:pPr>
      <w:r>
        <w:rPr>
          <w:noProof/>
        </w:rPr>
        <w:t>6.Y</w:t>
      </w:r>
      <w:r w:rsidRPr="00415ADD">
        <w:rPr>
          <w:rFonts w:ascii="Calibri"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_Toc125579131 \h </w:instrText>
      </w:r>
      <w:r>
        <w:rPr>
          <w:noProof/>
        </w:rPr>
      </w:r>
      <w:r>
        <w:rPr>
          <w:noProof/>
        </w:rPr>
        <w:fldChar w:fldCharType="separate"/>
      </w:r>
      <w:r>
        <w:rPr>
          <w:noProof/>
        </w:rPr>
        <w:t>96</w:t>
      </w:r>
      <w:r>
        <w:rPr>
          <w:noProof/>
        </w:rPr>
        <w:fldChar w:fldCharType="end"/>
      </w:r>
    </w:p>
    <w:p w14:paraId="3FA89D96" w14:textId="77777777" w:rsidR="00AB599F" w:rsidRPr="00415ADD" w:rsidRDefault="00AB599F">
      <w:pPr>
        <w:pStyle w:val="32"/>
        <w:rPr>
          <w:rFonts w:ascii="Calibri" w:hAnsi="Calibri"/>
          <w:noProof/>
          <w:kern w:val="2"/>
          <w:sz w:val="21"/>
          <w:szCs w:val="22"/>
          <w:lang w:val="en-US" w:eastAsia="zh-CN"/>
        </w:rPr>
      </w:pPr>
      <w:r>
        <w:rPr>
          <w:noProof/>
        </w:rPr>
        <w:t>6.Y.1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_Toc125579132 \h </w:instrText>
      </w:r>
      <w:r>
        <w:rPr>
          <w:noProof/>
        </w:rPr>
      </w:r>
      <w:r>
        <w:rPr>
          <w:noProof/>
        </w:rPr>
        <w:fldChar w:fldCharType="separate"/>
      </w:r>
      <w:r>
        <w:rPr>
          <w:noProof/>
        </w:rPr>
        <w:t>96</w:t>
      </w:r>
      <w:r>
        <w:rPr>
          <w:noProof/>
        </w:rPr>
        <w:fldChar w:fldCharType="end"/>
      </w:r>
    </w:p>
    <w:p w14:paraId="42B2674C" w14:textId="77777777" w:rsidR="00AB599F" w:rsidRPr="00415ADD" w:rsidRDefault="00AB599F">
      <w:pPr>
        <w:pStyle w:val="32"/>
        <w:rPr>
          <w:rFonts w:ascii="Calibri" w:hAnsi="Calibri"/>
          <w:noProof/>
          <w:kern w:val="2"/>
          <w:sz w:val="21"/>
          <w:szCs w:val="22"/>
          <w:lang w:val="en-US" w:eastAsia="zh-CN"/>
        </w:rPr>
      </w:pPr>
      <w:r>
        <w:rPr>
          <w:noProof/>
        </w:rPr>
        <w:t>6.Y.2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_Toc125579133 \h </w:instrText>
      </w:r>
      <w:r>
        <w:rPr>
          <w:noProof/>
        </w:rPr>
      </w:r>
      <w:r>
        <w:rPr>
          <w:noProof/>
        </w:rPr>
        <w:fldChar w:fldCharType="separate"/>
      </w:r>
      <w:r>
        <w:rPr>
          <w:noProof/>
        </w:rPr>
        <w:t>96</w:t>
      </w:r>
      <w:r>
        <w:rPr>
          <w:noProof/>
        </w:rPr>
        <w:fldChar w:fldCharType="end"/>
      </w:r>
    </w:p>
    <w:p w14:paraId="5131A65A" w14:textId="77777777" w:rsidR="00AB599F" w:rsidRPr="00415ADD" w:rsidRDefault="00AB599F">
      <w:pPr>
        <w:pStyle w:val="32"/>
        <w:rPr>
          <w:rFonts w:ascii="Calibri" w:hAnsi="Calibri"/>
          <w:noProof/>
          <w:kern w:val="2"/>
          <w:sz w:val="21"/>
          <w:szCs w:val="22"/>
          <w:lang w:val="en-US" w:eastAsia="zh-CN"/>
        </w:rPr>
      </w:pPr>
      <w:r>
        <w:rPr>
          <w:noProof/>
        </w:rPr>
        <w:t>6.Y.3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_Toc125579134 \h </w:instrText>
      </w:r>
      <w:r>
        <w:rPr>
          <w:noProof/>
        </w:rPr>
      </w:r>
      <w:r>
        <w:rPr>
          <w:noProof/>
        </w:rPr>
        <w:fldChar w:fldCharType="separate"/>
      </w:r>
      <w:r>
        <w:rPr>
          <w:noProof/>
        </w:rPr>
        <w:t>96</w:t>
      </w:r>
      <w:r>
        <w:rPr>
          <w:noProof/>
        </w:rPr>
        <w:fldChar w:fldCharType="end"/>
      </w:r>
    </w:p>
    <w:p w14:paraId="78C79911" w14:textId="77777777" w:rsidR="00AB599F" w:rsidRPr="00415ADD" w:rsidRDefault="00AB599F">
      <w:pPr>
        <w:pStyle w:val="10"/>
        <w:rPr>
          <w:rFonts w:ascii="Calibri" w:hAnsi="Calibri"/>
          <w:noProof/>
          <w:kern w:val="2"/>
          <w:sz w:val="21"/>
          <w:szCs w:val="22"/>
          <w:lang w:val="en-US" w:eastAsia="zh-CN"/>
        </w:rPr>
      </w:pPr>
      <w:r>
        <w:rPr>
          <w:noProof/>
        </w:rPr>
        <w:t>7</w:t>
      </w:r>
      <w:r w:rsidRPr="00415ADD">
        <w:rPr>
          <w:rFonts w:ascii="Calibri"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_Toc125579135 \h </w:instrText>
      </w:r>
      <w:r>
        <w:rPr>
          <w:noProof/>
        </w:rPr>
      </w:r>
      <w:r>
        <w:rPr>
          <w:noProof/>
        </w:rPr>
        <w:fldChar w:fldCharType="separate"/>
      </w:r>
      <w:r>
        <w:rPr>
          <w:noProof/>
        </w:rPr>
        <w:t>96</w:t>
      </w:r>
      <w:r>
        <w:rPr>
          <w:noProof/>
        </w:rPr>
        <w:fldChar w:fldCharType="end"/>
      </w:r>
    </w:p>
    <w:p w14:paraId="1C48213B" w14:textId="77777777" w:rsidR="00AB599F" w:rsidRPr="00415ADD" w:rsidRDefault="00AB599F">
      <w:pPr>
        <w:pStyle w:val="22"/>
        <w:rPr>
          <w:rFonts w:ascii="Calibri" w:hAnsi="Calibri"/>
          <w:noProof/>
          <w:kern w:val="2"/>
          <w:sz w:val="21"/>
          <w:szCs w:val="22"/>
          <w:lang w:val="en-US" w:eastAsia="zh-CN"/>
        </w:rPr>
      </w:pPr>
      <w:r>
        <w:rPr>
          <w:noProof/>
          <w:lang w:eastAsia="zh-CN"/>
        </w:rPr>
        <w:t>7</w:t>
      </w:r>
      <w:r>
        <w:rPr>
          <w:noProof/>
        </w:rPr>
        <w:t>.</w:t>
      </w:r>
      <w:r>
        <w:rPr>
          <w:noProof/>
          <w:lang w:eastAsia="zh-CN"/>
        </w:rPr>
        <w:t>1</w:t>
      </w:r>
      <w:r w:rsidRPr="00415ADD">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_Toc125579136 \h </w:instrText>
      </w:r>
      <w:r>
        <w:rPr>
          <w:noProof/>
        </w:rPr>
      </w:r>
      <w:r>
        <w:rPr>
          <w:noProof/>
        </w:rPr>
        <w:fldChar w:fldCharType="separate"/>
      </w:r>
      <w:r>
        <w:rPr>
          <w:noProof/>
        </w:rPr>
        <w:t>96</w:t>
      </w:r>
      <w:r>
        <w:rPr>
          <w:noProof/>
        </w:rPr>
        <w:fldChar w:fldCharType="end"/>
      </w:r>
    </w:p>
    <w:p w14:paraId="162F983F" w14:textId="77777777" w:rsidR="00AB599F" w:rsidRPr="00415ADD" w:rsidRDefault="00AB599F">
      <w:pPr>
        <w:pStyle w:val="22"/>
        <w:rPr>
          <w:rFonts w:ascii="Calibri" w:hAnsi="Calibri"/>
          <w:noProof/>
          <w:kern w:val="2"/>
          <w:sz w:val="21"/>
          <w:szCs w:val="22"/>
          <w:lang w:val="en-US" w:eastAsia="zh-CN"/>
        </w:rPr>
      </w:pPr>
      <w:r w:rsidRPr="000A56AD">
        <w:rPr>
          <w:noProof/>
          <w:lang w:val="en-US" w:eastAsia="zh-CN"/>
        </w:rPr>
        <w:t>7.2</w:t>
      </w:r>
      <w:r w:rsidRPr="00415ADD">
        <w:rPr>
          <w:rFonts w:ascii="Calibri" w:hAnsi="Calibri"/>
          <w:noProof/>
          <w:kern w:val="2"/>
          <w:sz w:val="21"/>
          <w:szCs w:val="22"/>
          <w:lang w:val="en-US" w:eastAsia="zh-CN"/>
        </w:rPr>
        <w:tab/>
      </w:r>
      <w:r>
        <w:rPr>
          <w:noProof/>
        </w:rPr>
        <w:t>Key Issue #</w:t>
      </w:r>
      <w:r w:rsidRPr="000A56AD">
        <w:rPr>
          <w:noProof/>
          <w:lang w:val="en-US" w:eastAsia="zh-CN"/>
        </w:rPr>
        <w:t>2</w:t>
      </w:r>
      <w:r>
        <w:rPr>
          <w:noProof/>
        </w:rPr>
        <w:t>: Security of UE-to-UE Relay</w:t>
      </w:r>
      <w:r>
        <w:rPr>
          <w:noProof/>
        </w:rPr>
        <w:tab/>
      </w:r>
      <w:r>
        <w:rPr>
          <w:noProof/>
        </w:rPr>
        <w:fldChar w:fldCharType="begin"/>
      </w:r>
      <w:r>
        <w:rPr>
          <w:noProof/>
        </w:rPr>
        <w:instrText xml:space="preserve"> PAGEREF _Toc125579137 \h </w:instrText>
      </w:r>
      <w:r>
        <w:rPr>
          <w:noProof/>
        </w:rPr>
      </w:r>
      <w:r>
        <w:rPr>
          <w:noProof/>
        </w:rPr>
        <w:fldChar w:fldCharType="separate"/>
      </w:r>
      <w:r>
        <w:rPr>
          <w:noProof/>
        </w:rPr>
        <w:t>96</w:t>
      </w:r>
      <w:r>
        <w:rPr>
          <w:noProof/>
        </w:rPr>
        <w:fldChar w:fldCharType="end"/>
      </w:r>
    </w:p>
    <w:p w14:paraId="3AF06B20" w14:textId="77777777" w:rsidR="00AB599F" w:rsidRPr="00415ADD" w:rsidRDefault="00AB599F">
      <w:pPr>
        <w:pStyle w:val="22"/>
        <w:rPr>
          <w:rFonts w:ascii="Calibri" w:hAnsi="Calibri"/>
          <w:noProof/>
          <w:kern w:val="2"/>
          <w:sz w:val="21"/>
          <w:szCs w:val="22"/>
          <w:lang w:val="en-US" w:eastAsia="zh-CN"/>
        </w:rPr>
      </w:pPr>
      <w:r w:rsidRPr="000A56AD">
        <w:rPr>
          <w:noProof/>
          <w:lang w:val="en-US" w:eastAsia="zh-CN"/>
        </w:rPr>
        <w:t>7.3</w:t>
      </w:r>
      <w:r w:rsidRPr="00415ADD">
        <w:rPr>
          <w:rFonts w:ascii="Calibri" w:hAnsi="Calibri"/>
          <w:noProof/>
          <w:kern w:val="2"/>
          <w:sz w:val="21"/>
          <w:szCs w:val="22"/>
          <w:lang w:val="en-US" w:eastAsia="zh-CN"/>
        </w:rPr>
        <w:tab/>
      </w:r>
      <w:r>
        <w:rPr>
          <w:noProof/>
        </w:rPr>
        <w:t>Key issue #</w:t>
      </w:r>
      <w:r w:rsidRPr="000A56AD">
        <w:rPr>
          <w:noProof/>
          <w:lang w:val="en-US" w:eastAsia="zh-CN"/>
        </w:rPr>
        <w:t>3</w:t>
      </w:r>
      <w:r>
        <w:rPr>
          <w:noProof/>
        </w:rPr>
        <w:t>: Authorization in the UE-to-UE Relay Scenario</w:t>
      </w:r>
      <w:r>
        <w:rPr>
          <w:noProof/>
        </w:rPr>
        <w:tab/>
      </w:r>
      <w:r>
        <w:rPr>
          <w:noProof/>
        </w:rPr>
        <w:fldChar w:fldCharType="begin"/>
      </w:r>
      <w:r>
        <w:rPr>
          <w:noProof/>
        </w:rPr>
        <w:instrText xml:space="preserve"> PAGEREF _Toc125579138 \h </w:instrText>
      </w:r>
      <w:r>
        <w:rPr>
          <w:noProof/>
        </w:rPr>
      </w:r>
      <w:r>
        <w:rPr>
          <w:noProof/>
        </w:rPr>
        <w:fldChar w:fldCharType="separate"/>
      </w:r>
      <w:r>
        <w:rPr>
          <w:noProof/>
        </w:rPr>
        <w:t>97</w:t>
      </w:r>
      <w:r>
        <w:rPr>
          <w:noProof/>
        </w:rPr>
        <w:fldChar w:fldCharType="end"/>
      </w:r>
    </w:p>
    <w:p w14:paraId="344A73FB" w14:textId="77777777" w:rsidR="00AB599F" w:rsidRPr="00415ADD" w:rsidRDefault="00AB599F">
      <w:pPr>
        <w:pStyle w:val="22"/>
        <w:rPr>
          <w:rFonts w:ascii="Calibri" w:hAnsi="Calibri"/>
          <w:noProof/>
          <w:kern w:val="2"/>
          <w:sz w:val="21"/>
          <w:szCs w:val="22"/>
          <w:lang w:val="en-US" w:eastAsia="zh-CN"/>
        </w:rPr>
      </w:pPr>
      <w:r>
        <w:rPr>
          <w:noProof/>
          <w:lang w:eastAsia="zh-CN"/>
        </w:rPr>
        <w:t>7</w:t>
      </w:r>
      <w:r>
        <w:rPr>
          <w:noProof/>
        </w:rPr>
        <w:t>.</w:t>
      </w:r>
      <w:r>
        <w:rPr>
          <w:noProof/>
          <w:lang w:eastAsia="zh-CN"/>
        </w:rPr>
        <w:t>4</w:t>
      </w:r>
      <w:r w:rsidRPr="00415ADD">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_Toc125579139 \h </w:instrText>
      </w:r>
      <w:r>
        <w:rPr>
          <w:noProof/>
        </w:rPr>
      </w:r>
      <w:r>
        <w:rPr>
          <w:noProof/>
        </w:rPr>
        <w:fldChar w:fldCharType="separate"/>
      </w:r>
      <w:r>
        <w:rPr>
          <w:noProof/>
        </w:rPr>
        <w:t>97</w:t>
      </w:r>
      <w:r>
        <w:rPr>
          <w:noProof/>
        </w:rPr>
        <w:fldChar w:fldCharType="end"/>
      </w:r>
    </w:p>
    <w:p w14:paraId="2750375B" w14:textId="77777777" w:rsidR="00AB599F" w:rsidRPr="00415ADD" w:rsidRDefault="00AB599F">
      <w:pPr>
        <w:pStyle w:val="22"/>
        <w:rPr>
          <w:rFonts w:ascii="Calibri" w:hAnsi="Calibri"/>
          <w:noProof/>
          <w:kern w:val="2"/>
          <w:sz w:val="21"/>
          <w:szCs w:val="22"/>
          <w:lang w:val="en-US" w:eastAsia="zh-CN"/>
        </w:rPr>
      </w:pPr>
      <w:r>
        <w:rPr>
          <w:noProof/>
          <w:lang w:eastAsia="zh-CN"/>
        </w:rPr>
        <w:t>7</w:t>
      </w:r>
      <w:r>
        <w:rPr>
          <w:noProof/>
        </w:rPr>
        <w:t>.</w:t>
      </w:r>
      <w:r>
        <w:rPr>
          <w:noProof/>
          <w:lang w:eastAsia="zh-CN"/>
        </w:rPr>
        <w:t>5</w:t>
      </w:r>
      <w:r w:rsidRPr="00415ADD">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_Toc125579140 \h </w:instrText>
      </w:r>
      <w:r>
        <w:rPr>
          <w:noProof/>
        </w:rPr>
      </w:r>
      <w:r>
        <w:rPr>
          <w:noProof/>
        </w:rPr>
        <w:fldChar w:fldCharType="separate"/>
      </w:r>
      <w:r>
        <w:rPr>
          <w:noProof/>
        </w:rPr>
        <w:t>97</w:t>
      </w:r>
      <w:r>
        <w:rPr>
          <w:noProof/>
        </w:rPr>
        <w:fldChar w:fldCharType="end"/>
      </w:r>
    </w:p>
    <w:p w14:paraId="4B68695C" w14:textId="77777777" w:rsidR="00AB599F" w:rsidRPr="00415ADD" w:rsidRDefault="00AB599F">
      <w:pPr>
        <w:pStyle w:val="22"/>
        <w:rPr>
          <w:rFonts w:ascii="Calibri" w:hAnsi="Calibri"/>
          <w:noProof/>
          <w:kern w:val="2"/>
          <w:sz w:val="21"/>
          <w:szCs w:val="22"/>
          <w:lang w:val="en-US" w:eastAsia="zh-CN"/>
        </w:rPr>
      </w:pPr>
      <w:r>
        <w:rPr>
          <w:noProof/>
          <w:lang w:eastAsia="zh-CN"/>
        </w:rPr>
        <w:t>7</w:t>
      </w:r>
      <w:r>
        <w:rPr>
          <w:noProof/>
        </w:rPr>
        <w:t>.</w:t>
      </w:r>
      <w:r>
        <w:rPr>
          <w:noProof/>
          <w:lang w:eastAsia="zh-CN"/>
        </w:rPr>
        <w:t>6</w:t>
      </w:r>
      <w:r w:rsidRPr="00415ADD">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_Toc125579141 \h </w:instrText>
      </w:r>
      <w:r>
        <w:rPr>
          <w:noProof/>
        </w:rPr>
      </w:r>
      <w:r>
        <w:rPr>
          <w:noProof/>
        </w:rPr>
        <w:fldChar w:fldCharType="separate"/>
      </w:r>
      <w:r>
        <w:rPr>
          <w:noProof/>
        </w:rPr>
        <w:t>97</w:t>
      </w:r>
      <w:r>
        <w:rPr>
          <w:noProof/>
        </w:rPr>
        <w:fldChar w:fldCharType="end"/>
      </w:r>
    </w:p>
    <w:p w14:paraId="7F9EDD50" w14:textId="77777777" w:rsidR="00AB599F" w:rsidRPr="00415ADD" w:rsidRDefault="00AB599F">
      <w:pPr>
        <w:pStyle w:val="22"/>
        <w:rPr>
          <w:rFonts w:ascii="Calibri" w:hAnsi="Calibri"/>
          <w:noProof/>
          <w:kern w:val="2"/>
          <w:sz w:val="21"/>
          <w:szCs w:val="22"/>
          <w:lang w:val="en-US" w:eastAsia="zh-CN"/>
        </w:rPr>
      </w:pPr>
      <w:r>
        <w:rPr>
          <w:noProof/>
          <w:lang w:eastAsia="zh-CN"/>
        </w:rPr>
        <w:t>7</w:t>
      </w:r>
      <w:r>
        <w:rPr>
          <w:noProof/>
        </w:rPr>
        <w:t>.</w:t>
      </w:r>
      <w:r>
        <w:rPr>
          <w:noProof/>
          <w:lang w:eastAsia="zh-CN"/>
        </w:rPr>
        <w:t>Z</w:t>
      </w:r>
      <w:r w:rsidRPr="00415ADD">
        <w:rPr>
          <w:rFonts w:ascii="Calibri"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_Toc125579142 \h </w:instrText>
      </w:r>
      <w:r>
        <w:rPr>
          <w:noProof/>
        </w:rPr>
      </w:r>
      <w:r>
        <w:rPr>
          <w:noProof/>
        </w:rPr>
        <w:fldChar w:fldCharType="separate"/>
      </w:r>
      <w:r>
        <w:rPr>
          <w:noProof/>
        </w:rPr>
        <w:t>97</w:t>
      </w:r>
      <w:r>
        <w:rPr>
          <w:noProof/>
        </w:rPr>
        <w:fldChar w:fldCharType="end"/>
      </w:r>
    </w:p>
    <w:p w14:paraId="0C9D3FAD" w14:textId="77777777" w:rsidR="00AB599F" w:rsidRPr="00415ADD" w:rsidRDefault="00AB599F">
      <w:pPr>
        <w:pStyle w:val="80"/>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_Toc125579143 \h </w:instrText>
      </w:r>
      <w:r>
        <w:rPr>
          <w:noProof/>
        </w:rPr>
      </w:r>
      <w:r>
        <w:rPr>
          <w:noProof/>
        </w:rPr>
        <w:fldChar w:fldCharType="separate"/>
      </w:r>
      <w:r>
        <w:rPr>
          <w:noProof/>
        </w:rPr>
        <w:t>98</w:t>
      </w:r>
      <w:r>
        <w:rPr>
          <w:noProof/>
        </w:rPr>
        <w:fldChar w:fldCharType="end"/>
      </w:r>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9"/>
          </w:rPr>
          <w:t>3GPP TS 21.801</w:t>
        </w:r>
      </w:hyperlink>
      <w:r w:rsidR="0074026F">
        <w:t xml:space="preserve"> supplemented by the 3GPP web page </w:t>
      </w:r>
      <w:hyperlink r:id="rId13" w:history="1">
        <w:r w:rsidR="0074026F" w:rsidRPr="003A47E0">
          <w:rPr>
            <w:rStyle w:val="a9"/>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1"/>
      </w:pPr>
      <w:bookmarkStart w:id="16" w:name="foreword"/>
      <w:bookmarkStart w:id="17" w:name="_Toc112749576"/>
      <w:bookmarkStart w:id="18" w:name="_Toc116991412"/>
      <w:bookmarkStart w:id="19" w:name="_Toc116991847"/>
      <w:bookmarkStart w:id="20" w:name="_Toc120125621"/>
      <w:bookmarkStart w:id="21" w:name="_Toc120126054"/>
      <w:bookmarkStart w:id="22" w:name="_Toc120128074"/>
      <w:bookmarkStart w:id="23" w:name="_Toc120132318"/>
      <w:bookmarkStart w:id="24" w:name="_Toc125578949"/>
      <w:bookmarkEnd w:id="16"/>
      <w:r w:rsidRPr="004D3578">
        <w:t>Foreword</w:t>
      </w:r>
      <w:bookmarkEnd w:id="17"/>
      <w:bookmarkEnd w:id="18"/>
      <w:bookmarkEnd w:id="19"/>
      <w:bookmarkEnd w:id="20"/>
      <w:bookmarkEnd w:id="21"/>
      <w:bookmarkEnd w:id="22"/>
      <w:bookmarkEnd w:id="23"/>
      <w:bookmarkEnd w:id="24"/>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25" w:name="spectype3"/>
      <w:r w:rsidR="00602AEA" w:rsidRPr="005D3588">
        <w:t>Report</w:t>
      </w:r>
      <w:bookmarkEnd w:id="25"/>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1"/>
      </w:pPr>
      <w:bookmarkStart w:id="26" w:name="introduction"/>
      <w:bookmarkStart w:id="27" w:name="definitions"/>
      <w:bookmarkEnd w:id="26"/>
      <w:bookmarkEnd w:id="27"/>
      <w:r w:rsidRPr="004D3578">
        <w:br w:type="page"/>
      </w:r>
      <w:bookmarkStart w:id="28" w:name="scope"/>
      <w:bookmarkStart w:id="29" w:name="_Toc112749577"/>
      <w:bookmarkStart w:id="30" w:name="_Toc116991413"/>
      <w:bookmarkStart w:id="31" w:name="_Toc116991848"/>
      <w:bookmarkStart w:id="32" w:name="_Toc120125622"/>
      <w:bookmarkStart w:id="33" w:name="_Toc120126055"/>
      <w:bookmarkStart w:id="34" w:name="_Toc120128075"/>
      <w:bookmarkStart w:id="35" w:name="_Toc120132319"/>
      <w:bookmarkStart w:id="36" w:name="_Toc125578950"/>
      <w:bookmarkEnd w:id="28"/>
      <w:r w:rsidRPr="004D3578">
        <w:lastRenderedPageBreak/>
        <w:t>1</w:t>
      </w:r>
      <w:r w:rsidRPr="004D3578">
        <w:tab/>
        <w:t>Scope</w:t>
      </w:r>
      <w:bookmarkEnd w:id="29"/>
      <w:bookmarkEnd w:id="30"/>
      <w:bookmarkEnd w:id="31"/>
      <w:bookmarkEnd w:id="32"/>
      <w:bookmarkEnd w:id="33"/>
      <w:bookmarkEnd w:id="34"/>
      <w:bookmarkEnd w:id="35"/>
      <w:bookmarkEnd w:id="36"/>
    </w:p>
    <w:p w14:paraId="72264D40" w14:textId="77777777" w:rsidR="00056A3C" w:rsidRPr="00E43474" w:rsidRDefault="00056A3C" w:rsidP="00056A3C">
      <w:pPr>
        <w:rPr>
          <w:lang w:eastAsia="zh-CN"/>
        </w:rPr>
      </w:pPr>
      <w:bookmarkStart w:id="37" w:name="references"/>
      <w:bookmarkEnd w:id="37"/>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1"/>
      </w:pPr>
      <w:bookmarkStart w:id="38" w:name="_Toc112749578"/>
      <w:bookmarkStart w:id="39" w:name="_Toc116991414"/>
      <w:bookmarkStart w:id="40" w:name="_Toc116991849"/>
      <w:bookmarkStart w:id="41" w:name="_Toc120125623"/>
      <w:bookmarkStart w:id="42" w:name="_Toc120126056"/>
      <w:bookmarkStart w:id="43" w:name="_Toc120128076"/>
      <w:bookmarkStart w:id="44" w:name="_Toc120132320"/>
      <w:bookmarkStart w:id="45" w:name="_Toc125578951"/>
      <w:r w:rsidRPr="004D3578">
        <w:t>2</w:t>
      </w:r>
      <w:r w:rsidRPr="004D3578">
        <w:tab/>
        <w:t>References</w:t>
      </w:r>
      <w:bookmarkEnd w:id="38"/>
      <w:bookmarkEnd w:id="39"/>
      <w:bookmarkEnd w:id="40"/>
      <w:bookmarkEnd w:id="41"/>
      <w:bookmarkEnd w:id="42"/>
      <w:bookmarkEnd w:id="43"/>
      <w:bookmarkEnd w:id="44"/>
      <w:bookmarkEnd w:id="45"/>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46"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9"/>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9"/>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9"/>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9"/>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pPr>
      <w:bookmarkStart w:id="47" w:name="_Toc116991415"/>
      <w:bookmarkStart w:id="48" w:name="_Toc116991850"/>
      <w:bookmarkStart w:id="49" w:name="_Toc120125624"/>
      <w:bookmarkStart w:id="50" w:name="_Toc120126057"/>
      <w:bookmarkStart w:id="51" w:name="_Toc120128077"/>
      <w:bookmarkStart w:id="52" w:name="_Toc120132321"/>
      <w:r w:rsidRPr="005B29E9">
        <w:t>[</w:t>
      </w:r>
      <w:r>
        <w:rPr>
          <w:rFonts w:hint="eastAsia"/>
          <w:lang w:eastAsia="zh-CN"/>
        </w:rPr>
        <w:t>16</w:t>
      </w:r>
      <w:r w:rsidRPr="005B29E9">
        <w:t>]</w:t>
      </w:r>
      <w:r w:rsidRPr="005B29E9">
        <w:tab/>
      </w:r>
      <w:r w:rsidRPr="00746575">
        <w:t>3GPP TS 22.101: "Service aspects; Service principles".</w:t>
      </w:r>
    </w:p>
    <w:p w14:paraId="0DFF440D" w14:textId="77777777" w:rsidR="00080512" w:rsidRPr="004D3578" w:rsidRDefault="00080512">
      <w:pPr>
        <w:pStyle w:val="1"/>
      </w:pPr>
      <w:bookmarkStart w:id="53" w:name="_Toc125578952"/>
      <w:r w:rsidRPr="004D3578">
        <w:t>3</w:t>
      </w:r>
      <w:r w:rsidRPr="004D3578">
        <w:tab/>
        <w:t>Definitions</w:t>
      </w:r>
      <w:r w:rsidR="00602AEA">
        <w:t xml:space="preserve"> of terms, symbols and abbreviations</w:t>
      </w:r>
      <w:bookmarkEnd w:id="46"/>
      <w:bookmarkEnd w:id="47"/>
      <w:bookmarkEnd w:id="48"/>
      <w:bookmarkEnd w:id="49"/>
      <w:bookmarkEnd w:id="50"/>
      <w:bookmarkEnd w:id="51"/>
      <w:bookmarkEnd w:id="52"/>
      <w:bookmarkEnd w:id="53"/>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21"/>
      </w:pPr>
      <w:bookmarkStart w:id="54" w:name="_Toc112749580"/>
      <w:bookmarkStart w:id="55" w:name="_Toc116991416"/>
      <w:bookmarkStart w:id="56" w:name="_Toc116991851"/>
      <w:bookmarkStart w:id="57" w:name="_Toc120125625"/>
      <w:bookmarkStart w:id="58" w:name="_Toc120126058"/>
      <w:bookmarkStart w:id="59" w:name="_Toc120128078"/>
      <w:bookmarkStart w:id="60" w:name="_Toc120132322"/>
      <w:bookmarkStart w:id="61" w:name="_Toc125578953"/>
      <w:r w:rsidRPr="004D3578">
        <w:t>3.1</w:t>
      </w:r>
      <w:r w:rsidRPr="004D3578">
        <w:tab/>
      </w:r>
      <w:r w:rsidR="002B6339">
        <w:t>Terms</w:t>
      </w:r>
      <w:bookmarkEnd w:id="54"/>
      <w:bookmarkEnd w:id="55"/>
      <w:bookmarkEnd w:id="56"/>
      <w:bookmarkEnd w:id="57"/>
      <w:bookmarkEnd w:id="58"/>
      <w:bookmarkEnd w:id="59"/>
      <w:bookmarkEnd w:id="60"/>
      <w:bookmarkEnd w:id="61"/>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62"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21"/>
      </w:pPr>
      <w:bookmarkStart w:id="63" w:name="_Toc112749582"/>
      <w:bookmarkStart w:id="64" w:name="_Toc116991417"/>
      <w:bookmarkStart w:id="65" w:name="_Toc116991852"/>
      <w:bookmarkStart w:id="66" w:name="_Toc120125626"/>
      <w:bookmarkStart w:id="67" w:name="_Toc120126059"/>
      <w:bookmarkStart w:id="68" w:name="_Toc120128079"/>
      <w:bookmarkStart w:id="69" w:name="_Toc120132323"/>
      <w:bookmarkStart w:id="70" w:name="_Toc125578954"/>
      <w:bookmarkEnd w:id="62"/>
      <w:r w:rsidRPr="004D3578">
        <w:t>3.</w:t>
      </w:r>
      <w:r w:rsidR="00862E1B">
        <w:rPr>
          <w:rFonts w:hint="eastAsia"/>
          <w:lang w:eastAsia="zh-CN"/>
        </w:rPr>
        <w:t>2</w:t>
      </w:r>
      <w:r w:rsidRPr="004D3578">
        <w:tab/>
        <w:t>Abbreviations</w:t>
      </w:r>
      <w:bookmarkEnd w:id="63"/>
      <w:bookmarkEnd w:id="64"/>
      <w:bookmarkEnd w:id="65"/>
      <w:bookmarkEnd w:id="66"/>
      <w:bookmarkEnd w:id="67"/>
      <w:bookmarkEnd w:id="68"/>
      <w:bookmarkEnd w:id="69"/>
      <w:bookmarkEnd w:id="70"/>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1"/>
      </w:pPr>
      <w:bookmarkStart w:id="71" w:name="clause4"/>
      <w:bookmarkStart w:id="72" w:name="_Toc112749583"/>
      <w:bookmarkStart w:id="73" w:name="_Toc116991418"/>
      <w:bookmarkStart w:id="74" w:name="_Toc116991853"/>
      <w:bookmarkStart w:id="75" w:name="_Toc120125627"/>
      <w:bookmarkStart w:id="76" w:name="_Toc120126060"/>
      <w:bookmarkStart w:id="77" w:name="_Toc120128080"/>
      <w:bookmarkStart w:id="78" w:name="_Toc120132324"/>
      <w:bookmarkStart w:id="79" w:name="_Toc125578955"/>
      <w:bookmarkEnd w:id="71"/>
      <w:r w:rsidRPr="004D3578">
        <w:t>4</w:t>
      </w:r>
      <w:r w:rsidRPr="004D3578">
        <w:tab/>
      </w:r>
      <w:r w:rsidR="006240E2" w:rsidRPr="006240E2">
        <w:t>Security Aspects of 5G ProSe</w:t>
      </w:r>
      <w:bookmarkEnd w:id="72"/>
      <w:bookmarkEnd w:id="73"/>
      <w:bookmarkEnd w:id="74"/>
      <w:bookmarkEnd w:id="75"/>
      <w:bookmarkEnd w:id="76"/>
      <w:bookmarkEnd w:id="77"/>
      <w:bookmarkEnd w:id="78"/>
      <w:bookmarkEnd w:id="79"/>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21"/>
      </w:pPr>
      <w:bookmarkStart w:id="80" w:name="_Toc88556901"/>
      <w:bookmarkStart w:id="81" w:name="_Toc88559989"/>
      <w:bookmarkStart w:id="82" w:name="_Toc104563993"/>
      <w:bookmarkStart w:id="83" w:name="_Toc104574917"/>
      <w:bookmarkStart w:id="84" w:name="_Toc104576609"/>
      <w:bookmarkStart w:id="85" w:name="_Toc104891296"/>
      <w:bookmarkStart w:id="86" w:name="_Toc112749584"/>
      <w:bookmarkStart w:id="87" w:name="_Toc116991419"/>
      <w:bookmarkStart w:id="88" w:name="_Toc116991854"/>
      <w:bookmarkStart w:id="89" w:name="_Toc120125628"/>
      <w:bookmarkStart w:id="90" w:name="_Toc120126061"/>
      <w:bookmarkStart w:id="91" w:name="_Toc120128081"/>
      <w:bookmarkStart w:id="92" w:name="_Toc120132325"/>
      <w:bookmarkStart w:id="93" w:name="_Toc125578956"/>
      <w:bookmarkStart w:id="94" w:name="_Toc22286581"/>
      <w:bookmarkStart w:id="95" w:name="_Toc528155238"/>
      <w:r>
        <w:rPr>
          <w:rFonts w:hint="eastAsia"/>
          <w:lang w:eastAsia="zh-CN"/>
        </w:rPr>
        <w:t>4</w:t>
      </w:r>
      <w:r w:rsidRPr="004D3578">
        <w:t>.1</w:t>
      </w:r>
      <w:r w:rsidRPr="004D3578">
        <w:tab/>
      </w:r>
      <w:r w:rsidRPr="00BA6CA5">
        <w:t>General</w:t>
      </w:r>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21"/>
        <w:rPr>
          <w:lang w:eastAsia="zh-CN"/>
        </w:rPr>
      </w:pPr>
      <w:bookmarkStart w:id="96" w:name="_Toc92180065"/>
      <w:bookmarkStart w:id="97" w:name="_Toc98929419"/>
      <w:bookmarkStart w:id="98" w:name="_Toc112749585"/>
      <w:bookmarkStart w:id="99" w:name="_Toc116991420"/>
      <w:bookmarkStart w:id="100" w:name="_Toc116991855"/>
      <w:bookmarkStart w:id="101" w:name="_Toc120125629"/>
      <w:bookmarkStart w:id="102" w:name="_Toc120126062"/>
      <w:bookmarkStart w:id="103" w:name="_Toc120128082"/>
      <w:bookmarkStart w:id="104" w:name="_Toc120132326"/>
      <w:bookmarkStart w:id="105" w:name="_Toc125578957"/>
      <w:r w:rsidRPr="00E43474">
        <w:rPr>
          <w:rFonts w:hint="eastAsia"/>
          <w:lang w:eastAsia="zh-CN"/>
        </w:rPr>
        <w:lastRenderedPageBreak/>
        <w:t>4</w:t>
      </w:r>
      <w:r w:rsidRPr="00E43474">
        <w:t>.</w:t>
      </w:r>
      <w:r>
        <w:rPr>
          <w:rFonts w:hint="eastAsia"/>
          <w:lang w:eastAsia="zh-CN"/>
        </w:rPr>
        <w:t>2</w:t>
      </w:r>
      <w:r w:rsidRPr="00E43474">
        <w:tab/>
        <w:t>Architecture assumption</w:t>
      </w:r>
      <w:bookmarkEnd w:id="96"/>
      <w:bookmarkEnd w:id="97"/>
      <w:bookmarkEnd w:id="98"/>
      <w:bookmarkEnd w:id="99"/>
      <w:bookmarkEnd w:id="100"/>
      <w:bookmarkEnd w:id="101"/>
      <w:bookmarkEnd w:id="102"/>
      <w:bookmarkEnd w:id="103"/>
      <w:bookmarkEnd w:id="104"/>
      <w:bookmarkEnd w:id="105"/>
    </w:p>
    <w:bookmarkEnd w:id="94"/>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06"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1"/>
      </w:pPr>
      <w:bookmarkStart w:id="107" w:name="_Toc116991421"/>
      <w:bookmarkStart w:id="108" w:name="_Toc116991856"/>
      <w:bookmarkStart w:id="109" w:name="_Toc120125630"/>
      <w:bookmarkStart w:id="110" w:name="_Toc120126063"/>
      <w:bookmarkStart w:id="111" w:name="_Toc120128083"/>
      <w:bookmarkStart w:id="112" w:name="_Toc120132327"/>
      <w:bookmarkStart w:id="113" w:name="_Toc125578958"/>
      <w:r>
        <w:t>5</w:t>
      </w:r>
      <w:r>
        <w:tab/>
        <w:t>Key issues</w:t>
      </w:r>
      <w:bookmarkEnd w:id="95"/>
      <w:bookmarkEnd w:id="106"/>
      <w:bookmarkEnd w:id="107"/>
      <w:bookmarkEnd w:id="108"/>
      <w:bookmarkEnd w:id="109"/>
      <w:bookmarkEnd w:id="110"/>
      <w:bookmarkEnd w:id="111"/>
      <w:bookmarkEnd w:id="112"/>
      <w:bookmarkEnd w:id="113"/>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21"/>
        <w:rPr>
          <w:lang w:eastAsia="zh-CN"/>
        </w:rPr>
      </w:pPr>
      <w:bookmarkStart w:id="114" w:name="_Toc92180070"/>
      <w:bookmarkStart w:id="115" w:name="_Toc92804796"/>
      <w:bookmarkStart w:id="116" w:name="_Toc112749587"/>
      <w:bookmarkStart w:id="117" w:name="_Toc116991422"/>
      <w:bookmarkStart w:id="118" w:name="_Toc116991857"/>
      <w:bookmarkStart w:id="119" w:name="_Toc120125631"/>
      <w:bookmarkStart w:id="120" w:name="_Toc120126064"/>
      <w:bookmarkStart w:id="121" w:name="_Toc120128084"/>
      <w:bookmarkStart w:id="122" w:name="_Toc120132328"/>
      <w:bookmarkStart w:id="123" w:name="_Toc125578959"/>
      <w:bookmarkStart w:id="124"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14"/>
      <w:bookmarkEnd w:id="115"/>
      <w:r>
        <w:t>Security</w:t>
      </w:r>
      <w:r w:rsidRPr="004B11C9">
        <w:t xml:space="preserve"> </w:t>
      </w:r>
      <w:r>
        <w:t>for</w:t>
      </w:r>
      <w:r w:rsidRPr="004B11C9">
        <w:t xml:space="preserve"> UE-to-UE Relay </w:t>
      </w:r>
      <w:r>
        <w:t>d</w:t>
      </w:r>
      <w:r w:rsidRPr="004B11C9">
        <w:t>iscovery</w:t>
      </w:r>
      <w:bookmarkEnd w:id="116"/>
      <w:bookmarkEnd w:id="117"/>
      <w:bookmarkEnd w:id="118"/>
      <w:bookmarkEnd w:id="119"/>
      <w:bookmarkEnd w:id="120"/>
      <w:bookmarkEnd w:id="121"/>
      <w:bookmarkEnd w:id="122"/>
      <w:bookmarkEnd w:id="123"/>
    </w:p>
    <w:p w14:paraId="307DC893" w14:textId="77777777" w:rsidR="00361B8B" w:rsidRPr="00E43474" w:rsidRDefault="00361B8B" w:rsidP="00361B8B">
      <w:pPr>
        <w:pStyle w:val="31"/>
      </w:pPr>
      <w:bookmarkStart w:id="125" w:name="_Toc92180071"/>
      <w:bookmarkStart w:id="126" w:name="_Toc92804797"/>
      <w:bookmarkStart w:id="127" w:name="_Toc112749588"/>
      <w:bookmarkStart w:id="128" w:name="_Toc116991423"/>
      <w:bookmarkStart w:id="129" w:name="_Toc116991858"/>
      <w:bookmarkStart w:id="130" w:name="_Toc120125632"/>
      <w:bookmarkStart w:id="131" w:name="_Toc120126065"/>
      <w:bookmarkStart w:id="132" w:name="_Toc120128085"/>
      <w:bookmarkStart w:id="133" w:name="_Toc120132329"/>
      <w:bookmarkStart w:id="134" w:name="_Toc125578960"/>
      <w:r w:rsidRPr="00E43474">
        <w:rPr>
          <w:rFonts w:hint="eastAsia"/>
          <w:lang w:eastAsia="zh-CN"/>
        </w:rPr>
        <w:t>5</w:t>
      </w:r>
      <w:r w:rsidRPr="00E43474">
        <w:t>.</w:t>
      </w:r>
      <w:r>
        <w:rPr>
          <w:rFonts w:hint="eastAsia"/>
          <w:lang w:eastAsia="zh-CN"/>
        </w:rPr>
        <w:t>1</w:t>
      </w:r>
      <w:r w:rsidRPr="00E43474">
        <w:t>.1</w:t>
      </w:r>
      <w:r w:rsidRPr="00E43474">
        <w:tab/>
        <w:t>Key issue details</w:t>
      </w:r>
      <w:bookmarkEnd w:id="125"/>
      <w:bookmarkEnd w:id="126"/>
      <w:bookmarkEnd w:id="127"/>
      <w:bookmarkEnd w:id="128"/>
      <w:bookmarkEnd w:id="129"/>
      <w:bookmarkEnd w:id="130"/>
      <w:bookmarkEnd w:id="131"/>
      <w:bookmarkEnd w:id="132"/>
      <w:bookmarkEnd w:id="133"/>
      <w:bookmarkEnd w:id="134"/>
    </w:p>
    <w:p w14:paraId="64848C63" w14:textId="77777777" w:rsidR="00361B8B" w:rsidRDefault="00361B8B" w:rsidP="00361B8B">
      <w:pPr>
        <w:rPr>
          <w:lang w:eastAsia="zh-CN"/>
        </w:rPr>
      </w:pPr>
      <w:bookmarkStart w:id="135" w:name="_Toc92180072"/>
      <w:bookmarkStart w:id="136"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31"/>
      </w:pPr>
      <w:bookmarkStart w:id="137" w:name="_Toc112749589"/>
      <w:bookmarkStart w:id="138" w:name="_Toc116991424"/>
      <w:bookmarkStart w:id="139" w:name="_Toc116991859"/>
      <w:bookmarkStart w:id="140" w:name="_Toc120125633"/>
      <w:bookmarkStart w:id="141" w:name="_Toc120126066"/>
      <w:bookmarkStart w:id="142" w:name="_Toc120128086"/>
      <w:bookmarkStart w:id="143" w:name="_Toc120132330"/>
      <w:bookmarkStart w:id="144" w:name="_Toc125578961"/>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35"/>
      <w:bookmarkEnd w:id="136"/>
      <w:bookmarkEnd w:id="137"/>
      <w:bookmarkEnd w:id="138"/>
      <w:bookmarkEnd w:id="139"/>
      <w:bookmarkEnd w:id="140"/>
      <w:bookmarkEnd w:id="141"/>
      <w:bookmarkEnd w:id="142"/>
      <w:bookmarkEnd w:id="143"/>
      <w:bookmarkEnd w:id="144"/>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31"/>
        <w:rPr>
          <w:lang w:eastAsia="zh-CN"/>
        </w:rPr>
      </w:pPr>
      <w:bookmarkStart w:id="145" w:name="_Toc92180073"/>
      <w:bookmarkStart w:id="146" w:name="_Toc92804799"/>
      <w:bookmarkStart w:id="147" w:name="_Toc112749590"/>
      <w:bookmarkStart w:id="148" w:name="_Toc116991425"/>
      <w:bookmarkStart w:id="149" w:name="_Toc116991860"/>
      <w:bookmarkStart w:id="150" w:name="_Toc120125634"/>
      <w:bookmarkStart w:id="151" w:name="_Toc120126067"/>
      <w:bookmarkStart w:id="152" w:name="_Toc120128087"/>
      <w:bookmarkStart w:id="153" w:name="_Toc120132331"/>
      <w:bookmarkStart w:id="154" w:name="_Toc125578962"/>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45"/>
      <w:bookmarkEnd w:id="146"/>
      <w:bookmarkEnd w:id="147"/>
      <w:bookmarkEnd w:id="148"/>
      <w:bookmarkEnd w:id="149"/>
      <w:bookmarkEnd w:id="150"/>
      <w:bookmarkEnd w:id="151"/>
      <w:bookmarkEnd w:id="152"/>
      <w:bookmarkEnd w:id="153"/>
      <w:bookmarkEnd w:id="154"/>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21"/>
      </w:pPr>
      <w:bookmarkStart w:id="155" w:name="_Toc112749591"/>
      <w:bookmarkStart w:id="156" w:name="_Toc116991426"/>
      <w:bookmarkStart w:id="157" w:name="_Toc116991861"/>
      <w:bookmarkStart w:id="158" w:name="_Toc120125635"/>
      <w:bookmarkStart w:id="159" w:name="_Toc120126068"/>
      <w:bookmarkStart w:id="160" w:name="_Toc120128088"/>
      <w:bookmarkStart w:id="161" w:name="_Toc120132332"/>
      <w:bookmarkStart w:id="162" w:name="_Toc125578963"/>
      <w:r>
        <w:rPr>
          <w:rFonts w:hint="eastAsia"/>
          <w:lang w:val="en-US" w:eastAsia="zh-CN"/>
        </w:rPr>
        <w:t>5.2</w:t>
      </w:r>
      <w:r>
        <w:tab/>
        <w:t>Key Issue #</w:t>
      </w:r>
      <w:r>
        <w:rPr>
          <w:rFonts w:hint="eastAsia"/>
          <w:lang w:val="en-US" w:eastAsia="zh-CN"/>
        </w:rPr>
        <w:t>2</w:t>
      </w:r>
      <w:r>
        <w:t>: Security of UE-to-UE Relay</w:t>
      </w:r>
      <w:bookmarkEnd w:id="155"/>
      <w:bookmarkEnd w:id="156"/>
      <w:bookmarkEnd w:id="157"/>
      <w:bookmarkEnd w:id="158"/>
      <w:bookmarkEnd w:id="159"/>
      <w:bookmarkEnd w:id="160"/>
      <w:bookmarkEnd w:id="161"/>
      <w:bookmarkEnd w:id="162"/>
    </w:p>
    <w:p w14:paraId="788BB3EA" w14:textId="77777777" w:rsidR="00215A62" w:rsidRDefault="00215A62" w:rsidP="00215A62">
      <w:pPr>
        <w:pStyle w:val="31"/>
      </w:pPr>
      <w:bookmarkStart w:id="163" w:name="_Toc98929445"/>
      <w:bookmarkStart w:id="164" w:name="_Toc112749592"/>
      <w:bookmarkStart w:id="165" w:name="_Toc116991427"/>
      <w:bookmarkStart w:id="166" w:name="_Toc116991862"/>
      <w:bookmarkStart w:id="167" w:name="_Toc120125636"/>
      <w:bookmarkStart w:id="168" w:name="_Toc120126069"/>
      <w:bookmarkStart w:id="169" w:name="_Toc120128089"/>
      <w:bookmarkStart w:id="170" w:name="_Toc120132333"/>
      <w:bookmarkStart w:id="171" w:name="_Toc125578964"/>
      <w:bookmarkStart w:id="172" w:name="_Toc92180091"/>
      <w:r>
        <w:rPr>
          <w:rFonts w:hint="eastAsia"/>
          <w:lang w:val="en-US" w:eastAsia="zh-CN"/>
        </w:rPr>
        <w:t>5.2</w:t>
      </w:r>
      <w:r>
        <w:t>.1</w:t>
      </w:r>
      <w:r>
        <w:tab/>
        <w:t>Key issue details</w:t>
      </w:r>
      <w:bookmarkEnd w:id="163"/>
      <w:bookmarkEnd w:id="164"/>
      <w:bookmarkEnd w:id="165"/>
      <w:bookmarkEnd w:id="166"/>
      <w:bookmarkEnd w:id="167"/>
      <w:bookmarkEnd w:id="168"/>
      <w:bookmarkEnd w:id="169"/>
      <w:bookmarkEnd w:id="170"/>
      <w:bookmarkEnd w:id="171"/>
      <w:r>
        <w:t xml:space="preserve"> </w:t>
      </w:r>
      <w:bookmarkEnd w:id="172"/>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lastRenderedPageBreak/>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a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a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31"/>
      </w:pPr>
      <w:bookmarkStart w:id="173" w:name="_Toc92180092"/>
      <w:bookmarkStart w:id="174" w:name="_Toc98929446"/>
      <w:bookmarkStart w:id="175" w:name="_Toc112749593"/>
      <w:bookmarkStart w:id="176" w:name="_Toc116991428"/>
      <w:bookmarkStart w:id="177" w:name="_Toc116991863"/>
      <w:bookmarkStart w:id="178" w:name="_Toc120125637"/>
      <w:bookmarkStart w:id="179" w:name="_Toc120126070"/>
      <w:bookmarkStart w:id="180" w:name="_Toc120128090"/>
      <w:bookmarkStart w:id="181" w:name="_Toc120132334"/>
      <w:bookmarkStart w:id="182" w:name="_Toc125578965"/>
      <w:r>
        <w:rPr>
          <w:rFonts w:hint="eastAsia"/>
          <w:lang w:val="en-US" w:eastAsia="zh-CN"/>
        </w:rPr>
        <w:t>5.2</w:t>
      </w:r>
      <w:r>
        <w:t>.2</w:t>
      </w:r>
      <w:r>
        <w:tab/>
        <w:t>Security threats</w:t>
      </w:r>
      <w:bookmarkEnd w:id="173"/>
      <w:bookmarkEnd w:id="174"/>
      <w:bookmarkEnd w:id="175"/>
      <w:bookmarkEnd w:id="176"/>
      <w:bookmarkEnd w:id="177"/>
      <w:bookmarkEnd w:id="178"/>
      <w:bookmarkEnd w:id="179"/>
      <w:bookmarkEnd w:id="180"/>
      <w:bookmarkEnd w:id="181"/>
      <w:bookmarkEnd w:id="182"/>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31"/>
      </w:pPr>
      <w:bookmarkStart w:id="183" w:name="_Toc98929447"/>
      <w:bookmarkStart w:id="184" w:name="_Toc92180093"/>
      <w:bookmarkStart w:id="185" w:name="_Toc112749594"/>
      <w:bookmarkStart w:id="186" w:name="_Toc116991429"/>
      <w:bookmarkStart w:id="187" w:name="_Toc116991864"/>
      <w:bookmarkStart w:id="188" w:name="_Toc120125638"/>
      <w:bookmarkStart w:id="189" w:name="_Toc120126071"/>
      <w:bookmarkStart w:id="190" w:name="_Toc120128091"/>
      <w:bookmarkStart w:id="191" w:name="_Toc120132335"/>
      <w:bookmarkStart w:id="192" w:name="_Toc125578966"/>
      <w:r>
        <w:rPr>
          <w:rFonts w:hint="eastAsia"/>
          <w:lang w:val="en-US" w:eastAsia="zh-CN"/>
        </w:rPr>
        <w:t>5.2</w:t>
      </w:r>
      <w:r>
        <w:t>.3</w:t>
      </w:r>
      <w:r>
        <w:tab/>
        <w:t>Potential security requirements</w:t>
      </w:r>
      <w:bookmarkEnd w:id="183"/>
      <w:bookmarkEnd w:id="184"/>
      <w:bookmarkEnd w:id="185"/>
      <w:bookmarkEnd w:id="186"/>
      <w:bookmarkEnd w:id="187"/>
      <w:bookmarkEnd w:id="188"/>
      <w:bookmarkEnd w:id="189"/>
      <w:bookmarkEnd w:id="190"/>
      <w:bookmarkEnd w:id="191"/>
      <w:bookmarkEnd w:id="192"/>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21"/>
      </w:pPr>
      <w:bookmarkStart w:id="193" w:name="_Toc98929448"/>
      <w:bookmarkStart w:id="194" w:name="_Toc92180094"/>
      <w:bookmarkStart w:id="195" w:name="_Toc112749595"/>
      <w:bookmarkStart w:id="196" w:name="_Toc116991430"/>
      <w:bookmarkStart w:id="197" w:name="_Toc116991865"/>
      <w:bookmarkStart w:id="198" w:name="_Toc120125639"/>
      <w:bookmarkStart w:id="199" w:name="_Toc120126072"/>
      <w:bookmarkStart w:id="200" w:name="_Toc120128092"/>
      <w:bookmarkStart w:id="201" w:name="_Toc120132336"/>
      <w:bookmarkStart w:id="202" w:name="_Toc125578967"/>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93"/>
      <w:bookmarkEnd w:id="194"/>
      <w:r>
        <w:rPr>
          <w:rFonts w:hint="eastAsia"/>
        </w:rPr>
        <w:t xml:space="preserve">in </w:t>
      </w:r>
      <w:r>
        <w:t>the UE-to-UE Relay Scenario</w:t>
      </w:r>
      <w:bookmarkEnd w:id="195"/>
      <w:bookmarkEnd w:id="196"/>
      <w:bookmarkEnd w:id="197"/>
      <w:bookmarkEnd w:id="198"/>
      <w:bookmarkEnd w:id="199"/>
      <w:bookmarkEnd w:id="200"/>
      <w:bookmarkEnd w:id="201"/>
      <w:bookmarkEnd w:id="202"/>
    </w:p>
    <w:p w14:paraId="79CA098C" w14:textId="77777777" w:rsidR="00215A62" w:rsidRDefault="00215A62" w:rsidP="00215A62">
      <w:pPr>
        <w:pStyle w:val="31"/>
        <w:rPr>
          <w:lang w:eastAsia="zh-CN"/>
        </w:rPr>
      </w:pPr>
      <w:bookmarkStart w:id="203" w:name="_Toc92180095"/>
      <w:bookmarkStart w:id="204" w:name="_Toc98929449"/>
      <w:bookmarkStart w:id="205" w:name="_Toc112749596"/>
      <w:bookmarkStart w:id="206" w:name="_Toc116991431"/>
      <w:bookmarkStart w:id="207" w:name="_Toc116991866"/>
      <w:bookmarkStart w:id="208" w:name="_Toc120125640"/>
      <w:bookmarkStart w:id="209" w:name="_Toc120126073"/>
      <w:bookmarkStart w:id="210" w:name="_Toc120128093"/>
      <w:bookmarkStart w:id="211" w:name="_Toc120132337"/>
      <w:bookmarkStart w:id="212" w:name="_Toc125578968"/>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03"/>
      <w:bookmarkEnd w:id="204"/>
      <w:bookmarkEnd w:id="205"/>
      <w:bookmarkEnd w:id="206"/>
      <w:bookmarkEnd w:id="207"/>
      <w:bookmarkEnd w:id="208"/>
      <w:bookmarkEnd w:id="209"/>
      <w:bookmarkEnd w:id="210"/>
      <w:bookmarkEnd w:id="211"/>
      <w:bookmarkEnd w:id="212"/>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13" w:name="_Toc98929450"/>
      <w:bookmarkStart w:id="214"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31"/>
        <w:rPr>
          <w:lang w:eastAsia="zh-CN"/>
        </w:rPr>
      </w:pPr>
      <w:bookmarkStart w:id="215" w:name="_Toc112749597"/>
      <w:bookmarkStart w:id="216" w:name="_Toc116991432"/>
      <w:bookmarkStart w:id="217" w:name="_Toc116991867"/>
      <w:bookmarkStart w:id="218" w:name="_Toc120125641"/>
      <w:bookmarkStart w:id="219" w:name="_Toc120126074"/>
      <w:bookmarkStart w:id="220" w:name="_Toc120128094"/>
      <w:bookmarkStart w:id="221" w:name="_Toc120132338"/>
      <w:bookmarkStart w:id="222" w:name="_Toc125578969"/>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13"/>
      <w:bookmarkEnd w:id="214"/>
      <w:bookmarkEnd w:id="215"/>
      <w:bookmarkEnd w:id="216"/>
      <w:bookmarkEnd w:id="217"/>
      <w:bookmarkEnd w:id="218"/>
      <w:bookmarkEnd w:id="219"/>
      <w:bookmarkEnd w:id="220"/>
      <w:bookmarkEnd w:id="221"/>
      <w:bookmarkEnd w:id="222"/>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31"/>
        <w:rPr>
          <w:lang w:eastAsia="zh-CN"/>
        </w:rPr>
      </w:pPr>
      <w:bookmarkStart w:id="223" w:name="_Toc98929451"/>
      <w:bookmarkStart w:id="224" w:name="_Toc92180097"/>
      <w:bookmarkStart w:id="225" w:name="_Toc112749598"/>
      <w:bookmarkStart w:id="226" w:name="_Toc116991433"/>
      <w:bookmarkStart w:id="227" w:name="_Toc116991868"/>
      <w:bookmarkStart w:id="228" w:name="_Toc120125642"/>
      <w:bookmarkStart w:id="229" w:name="_Toc120126075"/>
      <w:bookmarkStart w:id="230" w:name="_Toc120128095"/>
      <w:bookmarkStart w:id="231" w:name="_Toc120132339"/>
      <w:bookmarkStart w:id="232" w:name="_Toc125578970"/>
      <w:r>
        <w:rPr>
          <w:rFonts w:hint="eastAsia"/>
          <w:lang w:val="en-US" w:eastAsia="zh-CN"/>
        </w:rPr>
        <w:lastRenderedPageBreak/>
        <w:t>5.</w:t>
      </w:r>
      <w:r w:rsidR="005B2836">
        <w:rPr>
          <w:rFonts w:hint="eastAsia"/>
          <w:lang w:val="en-US" w:eastAsia="zh-CN"/>
        </w:rPr>
        <w:t>3</w:t>
      </w:r>
      <w:r>
        <w:rPr>
          <w:lang w:eastAsia="zh-CN"/>
        </w:rPr>
        <w:t>.3</w:t>
      </w:r>
      <w:r>
        <w:rPr>
          <w:lang w:eastAsia="zh-CN"/>
        </w:rPr>
        <w:tab/>
        <w:t>Potential security requirements</w:t>
      </w:r>
      <w:bookmarkEnd w:id="223"/>
      <w:bookmarkEnd w:id="224"/>
      <w:bookmarkEnd w:id="225"/>
      <w:bookmarkEnd w:id="226"/>
      <w:bookmarkEnd w:id="227"/>
      <w:bookmarkEnd w:id="228"/>
      <w:bookmarkEnd w:id="229"/>
      <w:bookmarkEnd w:id="230"/>
      <w:bookmarkEnd w:id="231"/>
      <w:bookmarkEnd w:id="232"/>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21"/>
      </w:pPr>
      <w:bookmarkStart w:id="233" w:name="_Toc84683970"/>
      <w:bookmarkStart w:id="234" w:name="_Toc84683648"/>
      <w:bookmarkStart w:id="235" w:name="_Toc84683013"/>
      <w:bookmarkStart w:id="236" w:name="_Toc80721339"/>
      <w:bookmarkStart w:id="237" w:name="_Toc80721037"/>
      <w:bookmarkStart w:id="238" w:name="_Toc80720295"/>
      <w:bookmarkStart w:id="239" w:name="_Toc72920038"/>
      <w:bookmarkStart w:id="240" w:name="_Toc72850618"/>
      <w:bookmarkStart w:id="241" w:name="_Toc72846447"/>
      <w:bookmarkStart w:id="242" w:name="_Toc66119464"/>
      <w:bookmarkStart w:id="243" w:name="_Toc62637608"/>
      <w:bookmarkStart w:id="244" w:name="_Toc62596229"/>
      <w:bookmarkStart w:id="245" w:name="_Toc62595787"/>
      <w:bookmarkStart w:id="246" w:name="_Toc62576423"/>
      <w:bookmarkStart w:id="247" w:name="_Toc62576107"/>
      <w:bookmarkStart w:id="248" w:name="_Toc112749599"/>
      <w:bookmarkStart w:id="249" w:name="_Toc116991434"/>
      <w:bookmarkStart w:id="250" w:name="_Toc116991869"/>
      <w:bookmarkStart w:id="251" w:name="_Toc120125643"/>
      <w:bookmarkStart w:id="252" w:name="_Toc120126076"/>
      <w:bookmarkStart w:id="253" w:name="_Toc120128096"/>
      <w:bookmarkStart w:id="254" w:name="_Toc120132340"/>
      <w:bookmarkStart w:id="255" w:name="_Toc125578971"/>
      <w:bookmarkStart w:id="256"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1DA16E14" w14:textId="77777777" w:rsidR="00DE3AF8" w:rsidRDefault="00DE3AF8" w:rsidP="00DE3AF8">
      <w:pPr>
        <w:pStyle w:val="31"/>
      </w:pPr>
      <w:bookmarkStart w:id="257" w:name="_Toc84683971"/>
      <w:bookmarkStart w:id="258" w:name="_Toc84683649"/>
      <w:bookmarkStart w:id="259" w:name="_Toc84683014"/>
      <w:bookmarkStart w:id="260" w:name="_Toc80721340"/>
      <w:bookmarkStart w:id="261" w:name="_Toc80721038"/>
      <w:bookmarkStart w:id="262" w:name="_Toc80720296"/>
      <w:bookmarkStart w:id="263" w:name="_Toc72920039"/>
      <w:bookmarkStart w:id="264" w:name="_Toc72850619"/>
      <w:bookmarkStart w:id="265" w:name="_Toc72846448"/>
      <w:bookmarkStart w:id="266" w:name="_Toc66119465"/>
      <w:bookmarkStart w:id="267" w:name="_Toc62637609"/>
      <w:bookmarkStart w:id="268" w:name="_Toc62596230"/>
      <w:bookmarkStart w:id="269" w:name="_Toc62595788"/>
      <w:bookmarkStart w:id="270" w:name="_Toc62576424"/>
      <w:bookmarkStart w:id="271" w:name="_Toc62576108"/>
      <w:bookmarkStart w:id="272" w:name="_Toc112749600"/>
      <w:bookmarkStart w:id="273" w:name="_Toc116991435"/>
      <w:bookmarkStart w:id="274" w:name="_Toc116991870"/>
      <w:bookmarkStart w:id="275" w:name="_Toc120125644"/>
      <w:bookmarkStart w:id="276" w:name="_Toc120126077"/>
      <w:bookmarkStart w:id="277" w:name="_Toc120128097"/>
      <w:bookmarkStart w:id="278" w:name="_Toc120132341"/>
      <w:bookmarkStart w:id="279" w:name="_Toc125578972"/>
      <w:r>
        <w:rPr>
          <w:lang w:eastAsia="zh-CN"/>
        </w:rPr>
        <w:t>5</w:t>
      </w:r>
      <w:r>
        <w:t>.</w:t>
      </w:r>
      <w:r>
        <w:rPr>
          <w:rFonts w:hint="eastAsia"/>
          <w:lang w:eastAsia="zh-CN"/>
        </w:rPr>
        <w:t>4</w:t>
      </w:r>
      <w:r>
        <w:t>.</w:t>
      </w:r>
      <w:r>
        <w:rPr>
          <w:lang w:eastAsia="zh-CN"/>
        </w:rPr>
        <w:t>1</w:t>
      </w:r>
      <w:r>
        <w:tab/>
        <w:t>Key issue details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a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a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31"/>
      </w:pPr>
      <w:bookmarkStart w:id="280" w:name="_Toc84683972"/>
      <w:bookmarkStart w:id="281" w:name="_Toc84683650"/>
      <w:bookmarkStart w:id="282" w:name="_Toc84683015"/>
      <w:bookmarkStart w:id="283" w:name="_Toc80721341"/>
      <w:bookmarkStart w:id="284" w:name="_Toc80721039"/>
      <w:bookmarkStart w:id="285" w:name="_Toc80720297"/>
      <w:bookmarkStart w:id="286" w:name="_Toc72920040"/>
      <w:bookmarkStart w:id="287" w:name="_Toc72850620"/>
      <w:bookmarkStart w:id="288" w:name="_Toc72846449"/>
      <w:bookmarkStart w:id="289" w:name="_Toc66119466"/>
      <w:bookmarkStart w:id="290" w:name="_Toc62637610"/>
      <w:bookmarkStart w:id="291" w:name="_Toc62596231"/>
      <w:bookmarkStart w:id="292" w:name="_Toc62595789"/>
      <w:bookmarkStart w:id="293" w:name="_Toc62576425"/>
      <w:bookmarkStart w:id="294" w:name="_Toc62576109"/>
      <w:bookmarkStart w:id="295" w:name="_Toc112749601"/>
      <w:bookmarkStart w:id="296" w:name="_Toc116991436"/>
      <w:bookmarkStart w:id="297" w:name="_Toc116991871"/>
      <w:bookmarkStart w:id="298" w:name="_Toc120125645"/>
      <w:bookmarkStart w:id="299" w:name="_Toc120126078"/>
      <w:bookmarkStart w:id="300" w:name="_Toc120128098"/>
      <w:bookmarkStart w:id="301" w:name="_Toc120132342"/>
      <w:bookmarkStart w:id="302" w:name="_Toc125578973"/>
      <w:r>
        <w:rPr>
          <w:lang w:eastAsia="zh-CN"/>
        </w:rPr>
        <w:t>5</w:t>
      </w:r>
      <w:r>
        <w:t>.</w:t>
      </w:r>
      <w:r>
        <w:rPr>
          <w:rFonts w:hint="eastAsia"/>
          <w:lang w:eastAsia="zh-CN"/>
        </w:rPr>
        <w:t>4</w:t>
      </w:r>
      <w:r>
        <w:t>.2</w:t>
      </w:r>
      <w:r>
        <w:tab/>
        <w:t>Security threats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31"/>
      </w:pPr>
      <w:bookmarkStart w:id="303" w:name="_Toc84683973"/>
      <w:bookmarkStart w:id="304" w:name="_Toc84683651"/>
      <w:bookmarkStart w:id="305" w:name="_Toc84683016"/>
      <w:bookmarkStart w:id="306" w:name="_Toc80721342"/>
      <w:bookmarkStart w:id="307" w:name="_Toc80721040"/>
      <w:bookmarkStart w:id="308" w:name="_Toc80720298"/>
      <w:bookmarkStart w:id="309" w:name="_Toc72920041"/>
      <w:bookmarkStart w:id="310" w:name="_Toc72850621"/>
      <w:bookmarkStart w:id="311" w:name="_Toc72846450"/>
      <w:bookmarkStart w:id="312" w:name="_Toc66119467"/>
      <w:bookmarkStart w:id="313" w:name="_Toc62637611"/>
      <w:bookmarkStart w:id="314" w:name="_Toc62596232"/>
      <w:bookmarkStart w:id="315" w:name="_Toc62595790"/>
      <w:bookmarkStart w:id="316" w:name="_Toc62576426"/>
      <w:bookmarkStart w:id="317" w:name="_Toc62576110"/>
      <w:bookmarkStart w:id="318" w:name="_Toc112749602"/>
      <w:bookmarkStart w:id="319" w:name="_Toc116991437"/>
      <w:bookmarkStart w:id="320" w:name="_Toc116991872"/>
      <w:bookmarkStart w:id="321" w:name="_Toc120125646"/>
      <w:bookmarkStart w:id="322" w:name="_Toc120126079"/>
      <w:bookmarkStart w:id="323" w:name="_Toc120128099"/>
      <w:bookmarkStart w:id="324" w:name="_Toc120132343"/>
      <w:bookmarkStart w:id="325" w:name="_Toc125578974"/>
      <w:r>
        <w:rPr>
          <w:lang w:eastAsia="zh-CN"/>
        </w:rPr>
        <w:t>5</w:t>
      </w:r>
      <w:r>
        <w:t>.</w:t>
      </w:r>
      <w:r>
        <w:rPr>
          <w:rFonts w:hint="eastAsia"/>
          <w:lang w:eastAsia="zh-CN"/>
        </w:rPr>
        <w:t>4</w:t>
      </w:r>
      <w:r>
        <w:t>.3</w:t>
      </w:r>
      <w:r>
        <w:tab/>
        <w:t xml:space="preserve">Potential </w:t>
      </w:r>
      <w:r>
        <w:rPr>
          <w:lang w:eastAsia="zh-CN"/>
        </w:rPr>
        <w:t>s</w:t>
      </w:r>
      <w:r>
        <w:t>ecurity requirements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256"/>
    </w:p>
    <w:p w14:paraId="6AFED83D" w14:textId="77777777" w:rsidR="00FD0B3E" w:rsidRDefault="00FD0B3E" w:rsidP="00FD0B3E">
      <w:pPr>
        <w:pStyle w:val="21"/>
      </w:pPr>
      <w:bookmarkStart w:id="326" w:name="_Toc120125647"/>
      <w:bookmarkStart w:id="327" w:name="_Toc120126080"/>
      <w:bookmarkStart w:id="328" w:name="_Toc120128100"/>
      <w:bookmarkStart w:id="329" w:name="_Toc120132344"/>
      <w:bookmarkStart w:id="330" w:name="_Toc125578975"/>
      <w:bookmarkStart w:id="331" w:name="_Toc108108869"/>
      <w:bookmarkStart w:id="332" w:name="_Toc112749603"/>
      <w:r>
        <w:rPr>
          <w:lang w:eastAsia="zh-CN"/>
        </w:rPr>
        <w:t>5</w:t>
      </w:r>
      <w:r>
        <w:t>.</w:t>
      </w:r>
      <w:r>
        <w:rPr>
          <w:rFonts w:hint="eastAsia"/>
          <w:lang w:eastAsia="zh-CN"/>
        </w:rPr>
        <w:t>5</w:t>
      </w:r>
      <w:r>
        <w:tab/>
      </w:r>
      <w:r w:rsidRPr="00FD0B3E">
        <w:t>Key Issue #5: Security of source and target UE communication via U2U relay</w:t>
      </w:r>
      <w:bookmarkEnd w:id="326"/>
      <w:bookmarkEnd w:id="327"/>
      <w:bookmarkEnd w:id="328"/>
      <w:bookmarkEnd w:id="329"/>
      <w:bookmarkEnd w:id="330"/>
    </w:p>
    <w:p w14:paraId="4DBA8968" w14:textId="77777777" w:rsidR="00FD0B3E" w:rsidRDefault="00FD0B3E" w:rsidP="00FD0B3E">
      <w:pPr>
        <w:pStyle w:val="31"/>
      </w:pPr>
      <w:bookmarkStart w:id="333" w:name="_Toc120125648"/>
      <w:bookmarkStart w:id="334" w:name="_Toc120126081"/>
      <w:bookmarkStart w:id="335" w:name="_Toc120128101"/>
      <w:bookmarkStart w:id="336" w:name="_Toc120132345"/>
      <w:bookmarkStart w:id="337" w:name="_Toc125578976"/>
      <w:r>
        <w:rPr>
          <w:lang w:eastAsia="zh-CN"/>
        </w:rPr>
        <w:t>5</w:t>
      </w:r>
      <w:r>
        <w:t>.</w:t>
      </w:r>
      <w:r>
        <w:rPr>
          <w:rFonts w:hint="eastAsia"/>
          <w:lang w:eastAsia="zh-CN"/>
        </w:rPr>
        <w:t>5</w:t>
      </w:r>
      <w:r>
        <w:t>.</w:t>
      </w:r>
      <w:r>
        <w:rPr>
          <w:lang w:eastAsia="zh-CN"/>
        </w:rPr>
        <w:t>1</w:t>
      </w:r>
      <w:r>
        <w:tab/>
        <w:t>Key issue details</w:t>
      </w:r>
      <w:bookmarkEnd w:id="333"/>
      <w:bookmarkEnd w:id="334"/>
      <w:bookmarkEnd w:id="335"/>
      <w:bookmarkEnd w:id="336"/>
      <w:bookmarkEnd w:id="337"/>
    </w:p>
    <w:bookmarkEnd w:id="331"/>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w:t>
      </w:r>
      <w:r>
        <w:lastRenderedPageBreak/>
        <w:t xml:space="preserve">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31"/>
      </w:pPr>
      <w:bookmarkStart w:id="338" w:name="_Toc120125649"/>
      <w:bookmarkStart w:id="339" w:name="_Toc120126082"/>
      <w:bookmarkStart w:id="340" w:name="_Toc120128102"/>
      <w:bookmarkStart w:id="341" w:name="_Toc120132346"/>
      <w:bookmarkStart w:id="342" w:name="_Toc125578977"/>
      <w:r>
        <w:rPr>
          <w:lang w:eastAsia="zh-CN"/>
        </w:rPr>
        <w:t>5</w:t>
      </w:r>
      <w:r>
        <w:t>.</w:t>
      </w:r>
      <w:r>
        <w:rPr>
          <w:rFonts w:hint="eastAsia"/>
          <w:lang w:eastAsia="zh-CN"/>
        </w:rPr>
        <w:t>5</w:t>
      </w:r>
      <w:r>
        <w:t>.2</w:t>
      </w:r>
      <w:r>
        <w:tab/>
        <w:t>Security threats</w:t>
      </w:r>
      <w:bookmarkEnd w:id="338"/>
      <w:bookmarkEnd w:id="339"/>
      <w:bookmarkEnd w:id="340"/>
      <w:bookmarkEnd w:id="341"/>
      <w:bookmarkEnd w:id="342"/>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31"/>
      </w:pPr>
      <w:bookmarkStart w:id="343" w:name="_Toc120125650"/>
      <w:bookmarkStart w:id="344" w:name="_Toc120126083"/>
      <w:bookmarkStart w:id="345" w:name="_Toc120128103"/>
      <w:bookmarkStart w:id="346" w:name="_Toc120132347"/>
      <w:bookmarkStart w:id="347" w:name="_Toc125578978"/>
      <w:bookmarkStart w:id="348"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343"/>
      <w:bookmarkEnd w:id="344"/>
      <w:bookmarkEnd w:id="345"/>
      <w:bookmarkEnd w:id="346"/>
      <w:bookmarkEnd w:id="347"/>
    </w:p>
    <w:p w14:paraId="196BBD38" w14:textId="21E48DE4" w:rsidR="00210A7E" w:rsidRDefault="00210A7E" w:rsidP="00210A7E">
      <w:bookmarkStart w:id="349" w:name="_Toc116991438"/>
      <w:bookmarkStart w:id="350" w:name="_Toc116991873"/>
      <w:bookmarkEnd w:id="348"/>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21"/>
        <w:rPr>
          <w:lang w:eastAsia="ko-KR"/>
        </w:rPr>
      </w:pPr>
      <w:bookmarkStart w:id="351" w:name="_Toc120125651"/>
      <w:bookmarkStart w:id="352" w:name="_Toc120126084"/>
      <w:bookmarkStart w:id="353" w:name="_Toc120128104"/>
      <w:bookmarkStart w:id="354" w:name="_Toc120132348"/>
      <w:bookmarkStart w:id="355" w:name="_Toc125578979"/>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351"/>
      <w:bookmarkEnd w:id="352"/>
      <w:bookmarkEnd w:id="353"/>
      <w:bookmarkEnd w:id="354"/>
      <w:bookmarkEnd w:id="355"/>
    </w:p>
    <w:p w14:paraId="251ED47E" w14:textId="1585C575" w:rsidR="00EA3029" w:rsidRPr="00E43474" w:rsidRDefault="00EA3029" w:rsidP="00EA3029">
      <w:pPr>
        <w:pStyle w:val="31"/>
        <w:rPr>
          <w:lang w:eastAsia="zh-CN"/>
        </w:rPr>
      </w:pPr>
      <w:bookmarkStart w:id="356" w:name="_Toc120125652"/>
      <w:bookmarkStart w:id="357" w:name="_Toc120126085"/>
      <w:bookmarkStart w:id="358" w:name="_Toc120128105"/>
      <w:bookmarkStart w:id="359" w:name="_Toc120132349"/>
      <w:bookmarkStart w:id="360" w:name="_Toc125578980"/>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356"/>
      <w:bookmarkEnd w:id="357"/>
      <w:bookmarkEnd w:id="358"/>
      <w:bookmarkEnd w:id="359"/>
      <w:bookmarkEnd w:id="360"/>
    </w:p>
    <w:p w14:paraId="4C419C08" w14:textId="4932E39E" w:rsidR="00746575" w:rsidRDefault="00746575" w:rsidP="00746575">
      <w:pPr>
        <w:rPr>
          <w:lang w:eastAsia="zh-CN"/>
        </w:rPr>
      </w:pPr>
      <w:bookmarkStart w:id="361" w:name="_Toc120125653"/>
      <w:bookmarkStart w:id="362" w:name="_Toc120126086"/>
      <w:bookmarkStart w:id="363" w:name="_Toc120128106"/>
      <w:bookmarkStart w:id="364" w:name="_Toc120132350"/>
      <w:r>
        <w:rPr>
          <w:lang w:eastAsia="zh-CN"/>
        </w:rPr>
        <w:t xml:space="preserve">In TR 23.700-33 [1], key issue #7 is about support of Emergency for UE-to-Network Relaying. </w:t>
      </w:r>
      <w:r>
        <w:t>According to TS 22.101 </w:t>
      </w:r>
      <w:r>
        <w:rPr>
          <w:rFonts w:hint="eastAsia"/>
          <w:lang w:eastAsia="zh-CN"/>
        </w:rPr>
        <w:t>[16]</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r>
        <w:rPr>
          <w:rFonts w:hint="eastAsia"/>
          <w:lang w:val="en-US" w:eastAsia="zh-CN"/>
        </w:rPr>
        <w:t xml:space="preserve">for both layer 2 UE-to-network relay and layer 3 UE-to-nework relay, </w:t>
      </w:r>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31"/>
        <w:rPr>
          <w:lang w:eastAsia="zh-CN"/>
        </w:rPr>
      </w:pPr>
      <w:bookmarkStart w:id="365" w:name="_Toc125578981"/>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361"/>
      <w:bookmarkEnd w:id="362"/>
      <w:bookmarkEnd w:id="363"/>
      <w:bookmarkEnd w:id="364"/>
      <w:bookmarkEnd w:id="365"/>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31"/>
        <w:rPr>
          <w:lang w:eastAsia="zh-CN"/>
        </w:rPr>
      </w:pPr>
      <w:bookmarkStart w:id="366" w:name="_Toc120125654"/>
      <w:bookmarkStart w:id="367" w:name="_Toc120126087"/>
      <w:bookmarkStart w:id="368" w:name="_Toc120128107"/>
      <w:bookmarkStart w:id="369" w:name="_Toc120132351"/>
      <w:bookmarkStart w:id="370" w:name="_Toc125578982"/>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366"/>
      <w:r w:rsidR="00875B41">
        <w:rPr>
          <w:rFonts w:hint="eastAsia"/>
          <w:lang w:eastAsia="zh-CN"/>
        </w:rPr>
        <w:t>s</w:t>
      </w:r>
      <w:bookmarkEnd w:id="367"/>
      <w:bookmarkEnd w:id="368"/>
      <w:bookmarkEnd w:id="369"/>
      <w:bookmarkEnd w:id="370"/>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21"/>
      </w:pPr>
      <w:bookmarkStart w:id="371" w:name="_Toc120125655"/>
      <w:bookmarkStart w:id="372" w:name="_Toc120126088"/>
      <w:bookmarkStart w:id="373" w:name="_Toc120128108"/>
      <w:bookmarkStart w:id="374" w:name="_Toc120132352"/>
      <w:bookmarkStart w:id="375" w:name="_Toc125578983"/>
      <w:r>
        <w:lastRenderedPageBreak/>
        <w:t>5.X</w:t>
      </w:r>
      <w:r>
        <w:tab/>
        <w:t>Key Issue #X: &lt;Key Issue Name&gt;</w:t>
      </w:r>
      <w:bookmarkEnd w:id="124"/>
      <w:bookmarkEnd w:id="332"/>
      <w:bookmarkEnd w:id="349"/>
      <w:bookmarkEnd w:id="350"/>
      <w:bookmarkEnd w:id="371"/>
      <w:bookmarkEnd w:id="372"/>
      <w:bookmarkEnd w:id="373"/>
      <w:bookmarkEnd w:id="374"/>
      <w:bookmarkEnd w:id="375"/>
    </w:p>
    <w:p w14:paraId="62539D67" w14:textId="77777777" w:rsidR="00EF3743" w:rsidRDefault="00EF3743" w:rsidP="00EF3743">
      <w:pPr>
        <w:pStyle w:val="31"/>
      </w:pPr>
      <w:bookmarkStart w:id="376" w:name="_Toc528155240"/>
      <w:bookmarkStart w:id="377" w:name="_Toc112749604"/>
      <w:bookmarkStart w:id="378" w:name="_Toc116991439"/>
      <w:bookmarkStart w:id="379" w:name="_Toc116991874"/>
      <w:bookmarkStart w:id="380" w:name="_Toc120125656"/>
      <w:bookmarkStart w:id="381" w:name="_Toc120126089"/>
      <w:bookmarkStart w:id="382" w:name="_Toc120128109"/>
      <w:bookmarkStart w:id="383" w:name="_Toc120132353"/>
      <w:bookmarkStart w:id="384" w:name="_Toc125578984"/>
      <w:r>
        <w:t>5.X.1</w:t>
      </w:r>
      <w:r>
        <w:tab/>
        <w:t>Key issue details</w:t>
      </w:r>
      <w:bookmarkEnd w:id="376"/>
      <w:bookmarkEnd w:id="377"/>
      <w:bookmarkEnd w:id="378"/>
      <w:bookmarkEnd w:id="379"/>
      <w:bookmarkEnd w:id="380"/>
      <w:bookmarkEnd w:id="381"/>
      <w:bookmarkEnd w:id="382"/>
      <w:bookmarkEnd w:id="383"/>
      <w:bookmarkEnd w:id="384"/>
    </w:p>
    <w:p w14:paraId="3CCA5661" w14:textId="77777777" w:rsidR="00EF3743" w:rsidRDefault="00EF3743" w:rsidP="00EF3743">
      <w:pPr>
        <w:pStyle w:val="31"/>
      </w:pPr>
      <w:bookmarkStart w:id="385" w:name="_Toc528155241"/>
      <w:bookmarkStart w:id="386" w:name="_Toc112749605"/>
      <w:bookmarkStart w:id="387" w:name="_Toc116991440"/>
      <w:bookmarkStart w:id="388" w:name="_Toc116991875"/>
      <w:bookmarkStart w:id="389" w:name="_Toc120125657"/>
      <w:bookmarkStart w:id="390" w:name="_Toc120126090"/>
      <w:bookmarkStart w:id="391" w:name="_Toc120128110"/>
      <w:bookmarkStart w:id="392" w:name="_Toc120132354"/>
      <w:bookmarkStart w:id="393" w:name="_Toc125578985"/>
      <w:r>
        <w:t>5.X.2</w:t>
      </w:r>
      <w:r>
        <w:tab/>
        <w:t>Security threats</w:t>
      </w:r>
      <w:bookmarkEnd w:id="385"/>
      <w:bookmarkEnd w:id="386"/>
      <w:bookmarkEnd w:id="387"/>
      <w:bookmarkEnd w:id="388"/>
      <w:bookmarkEnd w:id="389"/>
      <w:bookmarkEnd w:id="390"/>
      <w:bookmarkEnd w:id="391"/>
      <w:bookmarkEnd w:id="392"/>
      <w:bookmarkEnd w:id="393"/>
    </w:p>
    <w:p w14:paraId="39609889" w14:textId="77777777" w:rsidR="00EF3743" w:rsidRPr="001039BD" w:rsidRDefault="00EF3743" w:rsidP="00EF3743">
      <w:pPr>
        <w:pStyle w:val="31"/>
      </w:pPr>
      <w:bookmarkStart w:id="394" w:name="_Toc528155242"/>
      <w:bookmarkStart w:id="395" w:name="_Toc112749606"/>
      <w:bookmarkStart w:id="396" w:name="_Toc116991441"/>
      <w:bookmarkStart w:id="397" w:name="_Toc116991876"/>
      <w:bookmarkStart w:id="398" w:name="_Toc120125658"/>
      <w:bookmarkStart w:id="399" w:name="_Toc120126091"/>
      <w:bookmarkStart w:id="400" w:name="_Toc120128111"/>
      <w:bookmarkStart w:id="401" w:name="_Toc120132355"/>
      <w:bookmarkStart w:id="402" w:name="_Toc125578986"/>
      <w:r>
        <w:t>5.X.3</w:t>
      </w:r>
      <w:r>
        <w:tab/>
        <w:t>Potential security requirements</w:t>
      </w:r>
      <w:bookmarkEnd w:id="394"/>
      <w:bookmarkEnd w:id="395"/>
      <w:bookmarkEnd w:id="396"/>
      <w:bookmarkEnd w:id="397"/>
      <w:bookmarkEnd w:id="398"/>
      <w:bookmarkEnd w:id="399"/>
      <w:bookmarkEnd w:id="400"/>
      <w:bookmarkEnd w:id="401"/>
      <w:bookmarkEnd w:id="402"/>
    </w:p>
    <w:p w14:paraId="49C89CAE" w14:textId="77777777" w:rsidR="00EF3743" w:rsidRDefault="00EF3743" w:rsidP="00EF3743">
      <w:pPr>
        <w:pStyle w:val="1"/>
      </w:pPr>
      <w:bookmarkStart w:id="403" w:name="_Toc528155243"/>
      <w:bookmarkStart w:id="404" w:name="_Toc112749607"/>
      <w:bookmarkStart w:id="405" w:name="_Toc116991442"/>
      <w:bookmarkStart w:id="406" w:name="_Toc116991877"/>
      <w:bookmarkStart w:id="407" w:name="_Toc120125659"/>
      <w:bookmarkStart w:id="408" w:name="_Toc120126092"/>
      <w:bookmarkStart w:id="409" w:name="_Toc120128112"/>
      <w:bookmarkStart w:id="410" w:name="_Toc120132356"/>
      <w:bookmarkStart w:id="411" w:name="_Toc125578987"/>
      <w:r>
        <w:t>6</w:t>
      </w:r>
      <w:r>
        <w:tab/>
      </w:r>
      <w:r>
        <w:rPr>
          <w:rFonts w:hint="eastAsia"/>
          <w:lang w:eastAsia="zh-CN"/>
        </w:rPr>
        <w:t>S</w:t>
      </w:r>
      <w:r>
        <w:t>olutions</w:t>
      </w:r>
      <w:bookmarkEnd w:id="403"/>
      <w:bookmarkEnd w:id="404"/>
      <w:bookmarkEnd w:id="405"/>
      <w:bookmarkEnd w:id="406"/>
      <w:bookmarkEnd w:id="407"/>
      <w:bookmarkEnd w:id="408"/>
      <w:bookmarkEnd w:id="409"/>
      <w:bookmarkEnd w:id="410"/>
      <w:bookmarkEnd w:id="411"/>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21"/>
      </w:pPr>
      <w:bookmarkStart w:id="412" w:name="_Toc112749608"/>
      <w:bookmarkStart w:id="413" w:name="_Toc116991443"/>
      <w:bookmarkStart w:id="414" w:name="_Toc116991878"/>
      <w:bookmarkStart w:id="415" w:name="_Toc120125660"/>
      <w:bookmarkStart w:id="416" w:name="_Toc120126093"/>
      <w:bookmarkStart w:id="417" w:name="_Toc120128113"/>
      <w:bookmarkStart w:id="418" w:name="_Toc120132357"/>
      <w:bookmarkStart w:id="419" w:name="_Toc125578988"/>
      <w:bookmarkStart w:id="420" w:name="_Toc528155244"/>
      <w:r>
        <w:t>6.</w:t>
      </w:r>
      <w:r>
        <w:rPr>
          <w:rFonts w:hint="eastAsia"/>
          <w:lang w:eastAsia="zh-CN"/>
        </w:rPr>
        <w:t>0</w:t>
      </w:r>
      <w:r>
        <w:tab/>
      </w:r>
      <w:r w:rsidRPr="00CB2452">
        <w:t>Mapping of Solutions to Key Issues</w:t>
      </w:r>
      <w:bookmarkEnd w:id="412"/>
      <w:bookmarkEnd w:id="413"/>
      <w:bookmarkEnd w:id="414"/>
      <w:bookmarkEnd w:id="415"/>
      <w:bookmarkEnd w:id="416"/>
      <w:bookmarkEnd w:id="417"/>
      <w:bookmarkEnd w:id="418"/>
      <w:bookmarkEnd w:id="419"/>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r>
              <w:rPr>
                <w:rFonts w:hint="eastAsia"/>
                <w:lang w:eastAsia="zh-CN"/>
              </w:rPr>
              <w:t>31</w:t>
            </w:r>
          </w:p>
        </w:tc>
        <w:tc>
          <w:tcPr>
            <w:tcW w:w="913" w:type="dxa"/>
            <w:shd w:val="clear" w:color="auto" w:fill="auto"/>
          </w:tcPr>
          <w:p w14:paraId="29D08C33" w14:textId="700B8F83" w:rsidR="005F36C1" w:rsidRDefault="005F36C1" w:rsidP="004A48C1">
            <w:pPr>
              <w:pStyle w:val="TAC"/>
              <w:rPr>
                <w:lang w:eastAsia="zh-CN"/>
              </w:rPr>
            </w:pPr>
            <w:r>
              <w:rPr>
                <w:rFonts w:hint="eastAsia"/>
                <w:lang w:eastAsia="zh-CN"/>
              </w:rPr>
              <w:t>X</w:t>
            </w:r>
          </w:p>
        </w:tc>
        <w:tc>
          <w:tcPr>
            <w:tcW w:w="851" w:type="dxa"/>
            <w:shd w:val="clear" w:color="auto" w:fill="auto"/>
          </w:tcPr>
          <w:p w14:paraId="409F3820" w14:textId="068D88F5" w:rsidR="005F36C1" w:rsidRDefault="005F36C1" w:rsidP="004A48C1">
            <w:pPr>
              <w:pStyle w:val="TAC"/>
              <w:rPr>
                <w:lang w:eastAsia="zh-CN"/>
              </w:rPr>
            </w:pPr>
            <w:r>
              <w:rPr>
                <w:rFonts w:hint="eastAsia"/>
                <w:lang w:eastAsia="zh-CN"/>
              </w:rPr>
              <w:t>X</w:t>
            </w:r>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21"/>
      </w:pPr>
      <w:bookmarkStart w:id="421" w:name="_Toc112749609"/>
      <w:bookmarkStart w:id="422" w:name="_Toc116991444"/>
      <w:bookmarkStart w:id="423" w:name="_Toc116991879"/>
      <w:bookmarkStart w:id="424" w:name="_Toc120125661"/>
      <w:bookmarkStart w:id="425" w:name="_Toc120126094"/>
      <w:bookmarkStart w:id="426" w:name="_Toc120128114"/>
      <w:bookmarkStart w:id="427" w:name="_Toc120132358"/>
      <w:bookmarkStart w:id="428" w:name="_Toc125578989"/>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421"/>
      <w:bookmarkEnd w:id="422"/>
      <w:bookmarkEnd w:id="423"/>
      <w:bookmarkEnd w:id="424"/>
      <w:bookmarkEnd w:id="425"/>
      <w:bookmarkEnd w:id="426"/>
      <w:bookmarkEnd w:id="427"/>
      <w:bookmarkEnd w:id="428"/>
    </w:p>
    <w:p w14:paraId="718D3D2B" w14:textId="77777777" w:rsidR="008A1E6E" w:rsidRDefault="008A1E6E" w:rsidP="008A1E6E">
      <w:pPr>
        <w:pStyle w:val="31"/>
      </w:pPr>
      <w:bookmarkStart w:id="429" w:name="_Toc112749610"/>
      <w:bookmarkStart w:id="430" w:name="_Toc116991445"/>
      <w:bookmarkStart w:id="431" w:name="_Toc116991880"/>
      <w:bookmarkStart w:id="432" w:name="_Toc120125662"/>
      <w:bookmarkStart w:id="433" w:name="_Toc120126095"/>
      <w:bookmarkStart w:id="434" w:name="_Toc120128115"/>
      <w:bookmarkStart w:id="435" w:name="_Toc120132359"/>
      <w:bookmarkStart w:id="436" w:name="_Toc125578990"/>
      <w:r>
        <w:t>6.</w:t>
      </w:r>
      <w:r>
        <w:rPr>
          <w:rFonts w:hint="eastAsia"/>
          <w:lang w:eastAsia="zh-CN"/>
        </w:rPr>
        <w:t>1</w:t>
      </w:r>
      <w:r>
        <w:t>.1</w:t>
      </w:r>
      <w:r>
        <w:tab/>
        <w:t>Introduction</w:t>
      </w:r>
      <w:bookmarkEnd w:id="429"/>
      <w:bookmarkEnd w:id="430"/>
      <w:bookmarkEnd w:id="431"/>
      <w:bookmarkEnd w:id="432"/>
      <w:bookmarkEnd w:id="433"/>
      <w:bookmarkEnd w:id="434"/>
      <w:bookmarkEnd w:id="435"/>
      <w:bookmarkEnd w:id="436"/>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31"/>
      </w:pPr>
      <w:bookmarkStart w:id="437" w:name="_Toc112749611"/>
      <w:bookmarkStart w:id="438" w:name="_Toc116991446"/>
      <w:bookmarkStart w:id="439" w:name="_Toc116991881"/>
      <w:bookmarkStart w:id="440" w:name="_Toc120125663"/>
      <w:bookmarkStart w:id="441" w:name="_Toc120126096"/>
      <w:bookmarkStart w:id="442" w:name="_Toc120128116"/>
      <w:bookmarkStart w:id="443" w:name="_Toc120132360"/>
      <w:bookmarkStart w:id="444" w:name="_Toc125578991"/>
      <w:r>
        <w:t>6.</w:t>
      </w:r>
      <w:r>
        <w:rPr>
          <w:rFonts w:hint="eastAsia"/>
          <w:lang w:eastAsia="zh-CN"/>
        </w:rPr>
        <w:t>1</w:t>
      </w:r>
      <w:r>
        <w:t>.2</w:t>
      </w:r>
      <w:r>
        <w:tab/>
        <w:t>Solution details</w:t>
      </w:r>
      <w:bookmarkEnd w:id="437"/>
      <w:bookmarkEnd w:id="438"/>
      <w:bookmarkEnd w:id="439"/>
      <w:bookmarkEnd w:id="440"/>
      <w:bookmarkEnd w:id="441"/>
      <w:bookmarkEnd w:id="442"/>
      <w:bookmarkEnd w:id="443"/>
      <w:bookmarkEnd w:id="444"/>
    </w:p>
    <w:p w14:paraId="4985B84D" w14:textId="77777777" w:rsidR="008C0D79" w:rsidRDefault="008C0D79" w:rsidP="008C0D79">
      <w:pPr>
        <w:rPr>
          <w:lang w:val="en-US" w:eastAsia="zh-CN"/>
        </w:rPr>
      </w:pPr>
      <w:bookmarkStart w:id="445"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65pt;height:172.2pt" o:ole="">
            <v:imagedata r:id="rId18" o:title=""/>
          </v:shape>
          <o:OLEObject Type="Embed" ProgID="Visio.Drawing.15" ShapeID="_x0000_i1027" DrawAspect="Content" ObjectID="_1736192096" r:id="rId19"/>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446"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446"/>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31"/>
      </w:pPr>
      <w:bookmarkStart w:id="447" w:name="_Toc116991447"/>
      <w:bookmarkStart w:id="448" w:name="_Toc116991882"/>
      <w:bookmarkStart w:id="449" w:name="_Toc120125664"/>
      <w:bookmarkStart w:id="450" w:name="_Toc120126097"/>
      <w:bookmarkStart w:id="451" w:name="_Toc120128117"/>
      <w:bookmarkStart w:id="452" w:name="_Toc120132361"/>
      <w:bookmarkStart w:id="453" w:name="_Toc125578992"/>
      <w:r>
        <w:t>6.</w:t>
      </w:r>
      <w:r>
        <w:rPr>
          <w:rFonts w:hint="eastAsia"/>
          <w:lang w:eastAsia="zh-CN"/>
        </w:rPr>
        <w:t>1</w:t>
      </w:r>
      <w:r>
        <w:t>.3</w:t>
      </w:r>
      <w:r>
        <w:tab/>
        <w:t>Evaluation</w:t>
      </w:r>
      <w:bookmarkEnd w:id="445"/>
      <w:bookmarkEnd w:id="447"/>
      <w:bookmarkEnd w:id="448"/>
      <w:bookmarkEnd w:id="449"/>
      <w:bookmarkEnd w:id="450"/>
      <w:bookmarkEnd w:id="451"/>
      <w:bookmarkEnd w:id="452"/>
      <w:bookmarkEnd w:id="453"/>
    </w:p>
    <w:p w14:paraId="3B797927" w14:textId="77777777" w:rsidR="004D4213" w:rsidRDefault="004D4213" w:rsidP="004D4213">
      <w:bookmarkStart w:id="454" w:name="_Toc112749613"/>
      <w:bookmarkStart w:id="455" w:name="_Toc116991448"/>
      <w:bookmarkStart w:id="456" w:name="_Toc116991883"/>
      <w:r>
        <w:t xml:space="preserve">This solution proposes to use an authorization request with optional token exchanged with a L3 </w:t>
      </w:r>
      <w:r w:rsidRPr="0058272E">
        <w:rPr>
          <w:lang w:val="en-US" w:eastAsia="zh-CN"/>
        </w:rPr>
        <w:t xml:space="preserve">UE-to-UE Relay prior to allowing </w:t>
      </w:r>
      <w:r>
        <w:t xml:space="preserve">the discovery of UE's IP address/prefix information. This solution ensures that private UE's IP address/prefix information is only exposed to authorized peer UEs. </w:t>
      </w:r>
    </w:p>
    <w:p w14:paraId="3E299ED7" w14:textId="77777777" w:rsidR="004D4213" w:rsidRDefault="004D4213" w:rsidP="004D4213">
      <w:bookmarkStart w:id="457" w:name="_Hlk122002197"/>
      <w:r>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bookmarkEnd w:id="457"/>
    <w:p w14:paraId="5DBF777E" w14:textId="77777777" w:rsidR="004D4213" w:rsidRDefault="004D4213" w:rsidP="004D4213">
      <w:pPr>
        <w:rPr>
          <w:lang w:val="en-US" w:eastAsia="zh-CN"/>
        </w:rPr>
      </w:pPr>
      <w:r>
        <w:rPr>
          <w:lang w:val="en-US" w:eastAsia="zh-CN"/>
        </w:rPr>
        <w:t xml:space="preserve">This solution addresses: </w:t>
      </w:r>
    </w:p>
    <w:p w14:paraId="1558115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6E9EE889"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(all requirements): </w:t>
      </w:r>
      <w:r>
        <w:rPr>
          <w:noProof/>
        </w:rPr>
        <w:t>Privacy of information over the UE-to-UE Relay</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21"/>
      </w:pPr>
      <w:bookmarkStart w:id="458" w:name="_Toc120125665"/>
      <w:bookmarkStart w:id="459" w:name="_Toc120126098"/>
      <w:bookmarkStart w:id="460" w:name="_Toc120128118"/>
      <w:bookmarkStart w:id="461" w:name="_Toc120132362"/>
      <w:bookmarkStart w:id="462" w:name="_Toc125578993"/>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454"/>
      <w:bookmarkEnd w:id="455"/>
      <w:bookmarkEnd w:id="456"/>
      <w:bookmarkEnd w:id="458"/>
      <w:bookmarkEnd w:id="459"/>
      <w:bookmarkEnd w:id="460"/>
      <w:bookmarkEnd w:id="461"/>
      <w:bookmarkEnd w:id="462"/>
    </w:p>
    <w:p w14:paraId="6A666103" w14:textId="77777777" w:rsidR="00130876" w:rsidRDefault="00130876" w:rsidP="00130876">
      <w:pPr>
        <w:pStyle w:val="31"/>
      </w:pPr>
      <w:bookmarkStart w:id="463" w:name="_Toc112749614"/>
      <w:bookmarkStart w:id="464" w:name="_Toc116991449"/>
      <w:bookmarkStart w:id="465" w:name="_Toc116991884"/>
      <w:bookmarkStart w:id="466" w:name="_Toc120125666"/>
      <w:bookmarkStart w:id="467" w:name="_Toc120126099"/>
      <w:bookmarkStart w:id="468" w:name="_Toc120128119"/>
      <w:bookmarkStart w:id="469" w:name="_Toc120132363"/>
      <w:bookmarkStart w:id="470" w:name="_Toc125578994"/>
      <w:r>
        <w:t>6.</w:t>
      </w:r>
      <w:r>
        <w:rPr>
          <w:rFonts w:hint="eastAsia"/>
          <w:lang w:eastAsia="zh-CN"/>
        </w:rPr>
        <w:t>2</w:t>
      </w:r>
      <w:r>
        <w:t>.1</w:t>
      </w:r>
      <w:r>
        <w:tab/>
        <w:t>Introduction</w:t>
      </w:r>
      <w:bookmarkEnd w:id="463"/>
      <w:bookmarkEnd w:id="464"/>
      <w:bookmarkEnd w:id="465"/>
      <w:bookmarkEnd w:id="466"/>
      <w:bookmarkEnd w:id="467"/>
      <w:bookmarkEnd w:id="468"/>
      <w:bookmarkEnd w:id="469"/>
      <w:bookmarkEnd w:id="470"/>
    </w:p>
    <w:p w14:paraId="74A4A5F3" w14:textId="77777777" w:rsidR="00BE2F67" w:rsidRDefault="00BE2F67" w:rsidP="00BE2F67">
      <w:pPr>
        <w:rPr>
          <w:lang w:val="en-US" w:eastAsia="zh-CN"/>
        </w:rPr>
      </w:pPr>
      <w:bookmarkStart w:id="471"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lastRenderedPageBreak/>
        <w:t>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31"/>
      </w:pPr>
      <w:bookmarkStart w:id="472" w:name="_Toc116991450"/>
      <w:bookmarkStart w:id="473" w:name="_Toc116991885"/>
      <w:bookmarkStart w:id="474" w:name="_Toc120125667"/>
      <w:bookmarkStart w:id="475" w:name="_Toc120126100"/>
      <w:bookmarkStart w:id="476" w:name="_Toc120128120"/>
      <w:bookmarkStart w:id="477" w:name="_Toc120132364"/>
      <w:bookmarkStart w:id="478" w:name="_Toc125578995"/>
      <w:r>
        <w:t>6.</w:t>
      </w:r>
      <w:r>
        <w:rPr>
          <w:rFonts w:hint="eastAsia"/>
          <w:lang w:eastAsia="zh-CN"/>
        </w:rPr>
        <w:t>2</w:t>
      </w:r>
      <w:r>
        <w:t>.2</w:t>
      </w:r>
      <w:r>
        <w:tab/>
        <w:t>Solution details</w:t>
      </w:r>
      <w:bookmarkEnd w:id="471"/>
      <w:bookmarkEnd w:id="472"/>
      <w:bookmarkEnd w:id="473"/>
      <w:bookmarkEnd w:id="474"/>
      <w:bookmarkEnd w:id="475"/>
      <w:bookmarkEnd w:id="476"/>
      <w:bookmarkEnd w:id="477"/>
      <w:bookmarkEnd w:id="478"/>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85pt;height:221.2pt" o:ole="">
            <v:imagedata r:id="rId20" o:title=""/>
          </v:shape>
          <o:OLEObject Type="Embed" ProgID="Visio.Drawing.15" ShapeID="_x0000_i1028" DrawAspect="Content" ObjectID="_1736192097" r:id="rId21"/>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xml:space="preserve">, which includes the usual parameters sent on the Link Identifier Update Request message, e.g., new Layer-2 ID and </w:t>
      </w:r>
      <w:r>
        <w:lastRenderedPageBreak/>
        <w:t>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31"/>
      </w:pPr>
      <w:bookmarkStart w:id="479" w:name="_Toc49353717"/>
      <w:bookmarkStart w:id="480" w:name="_Toc112749616"/>
      <w:bookmarkStart w:id="481" w:name="_Toc116991451"/>
      <w:bookmarkStart w:id="482" w:name="_Toc116991886"/>
      <w:bookmarkStart w:id="483" w:name="_Toc120125668"/>
      <w:bookmarkStart w:id="484" w:name="_Toc120126101"/>
      <w:bookmarkStart w:id="485" w:name="_Toc120128121"/>
      <w:bookmarkStart w:id="486" w:name="_Toc120132365"/>
      <w:bookmarkStart w:id="487" w:name="_Toc125578996"/>
      <w:r>
        <w:t>6.</w:t>
      </w:r>
      <w:r>
        <w:rPr>
          <w:rFonts w:hint="eastAsia"/>
          <w:lang w:eastAsia="zh-CN"/>
        </w:rPr>
        <w:t>2</w:t>
      </w:r>
      <w:r>
        <w:t>.3</w:t>
      </w:r>
      <w:r>
        <w:tab/>
      </w:r>
      <w:r w:rsidR="00956B4F">
        <w:rPr>
          <w:rFonts w:hint="eastAsia"/>
          <w:lang w:eastAsia="zh-CN"/>
        </w:rPr>
        <w:t>E</w:t>
      </w:r>
      <w:r>
        <w:t>valuation</w:t>
      </w:r>
      <w:bookmarkEnd w:id="479"/>
      <w:bookmarkEnd w:id="480"/>
      <w:bookmarkEnd w:id="481"/>
      <w:bookmarkEnd w:id="482"/>
      <w:bookmarkEnd w:id="483"/>
      <w:bookmarkEnd w:id="484"/>
      <w:bookmarkEnd w:id="485"/>
      <w:bookmarkEnd w:id="486"/>
      <w:bookmarkEnd w:id="487"/>
    </w:p>
    <w:p w14:paraId="124040D2" w14:textId="77777777" w:rsidR="004E6799" w:rsidRDefault="004E6799" w:rsidP="004E6799">
      <w:bookmarkStart w:id="488" w:name="_Toc112749617"/>
      <w:bookmarkStart w:id="489" w:name="_Toc116991452"/>
      <w:bookmarkStart w:id="490" w:name="_Toc116991887"/>
      <w:bookmarkStart w:id="491" w:name="_Toc92180287"/>
      <w:bookmarkStart w:id="492"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21"/>
      </w:pPr>
      <w:bookmarkStart w:id="493" w:name="_Toc120125669"/>
      <w:bookmarkStart w:id="494" w:name="_Toc120126102"/>
      <w:bookmarkStart w:id="495" w:name="_Toc120128122"/>
      <w:bookmarkStart w:id="496" w:name="_Toc120132366"/>
      <w:bookmarkStart w:id="497" w:name="_Toc125578997"/>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488"/>
      <w:bookmarkEnd w:id="489"/>
      <w:bookmarkEnd w:id="490"/>
      <w:bookmarkEnd w:id="493"/>
      <w:bookmarkEnd w:id="494"/>
      <w:bookmarkEnd w:id="495"/>
      <w:bookmarkEnd w:id="496"/>
      <w:bookmarkEnd w:id="497"/>
    </w:p>
    <w:p w14:paraId="7A0B3431" w14:textId="77777777" w:rsidR="00F92C6A" w:rsidRPr="00E43474" w:rsidRDefault="00F92C6A" w:rsidP="00F92C6A">
      <w:pPr>
        <w:pStyle w:val="31"/>
      </w:pPr>
      <w:bookmarkStart w:id="498" w:name="_Toc112749618"/>
      <w:bookmarkStart w:id="499" w:name="_Toc116991453"/>
      <w:bookmarkStart w:id="500" w:name="_Toc116991888"/>
      <w:bookmarkStart w:id="501" w:name="_Toc120125670"/>
      <w:bookmarkStart w:id="502" w:name="_Toc120126103"/>
      <w:bookmarkStart w:id="503" w:name="_Toc120128123"/>
      <w:bookmarkStart w:id="504" w:name="_Toc120132367"/>
      <w:bookmarkStart w:id="505" w:name="_Toc125578998"/>
      <w:r w:rsidRPr="00E43474">
        <w:t>6.</w:t>
      </w:r>
      <w:r>
        <w:rPr>
          <w:rFonts w:hint="eastAsia"/>
          <w:lang w:eastAsia="zh-CN"/>
        </w:rPr>
        <w:t>3</w:t>
      </w:r>
      <w:r w:rsidRPr="00E43474">
        <w:t>.1</w:t>
      </w:r>
      <w:r w:rsidRPr="00E43474">
        <w:tab/>
      </w:r>
      <w:r w:rsidRPr="00C20EA7">
        <w:t>Introduction</w:t>
      </w:r>
      <w:bookmarkEnd w:id="498"/>
      <w:bookmarkEnd w:id="499"/>
      <w:bookmarkEnd w:id="500"/>
      <w:bookmarkEnd w:id="501"/>
      <w:bookmarkEnd w:id="502"/>
      <w:bookmarkEnd w:id="503"/>
      <w:bookmarkEnd w:id="504"/>
      <w:bookmarkEnd w:id="505"/>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31"/>
      </w:pPr>
      <w:bookmarkStart w:id="506" w:name="_Toc112749619"/>
      <w:bookmarkStart w:id="507" w:name="_Toc116991454"/>
      <w:bookmarkStart w:id="508" w:name="_Toc116991889"/>
      <w:bookmarkStart w:id="509" w:name="_Toc120125671"/>
      <w:bookmarkStart w:id="510" w:name="_Toc120126104"/>
      <w:bookmarkStart w:id="511" w:name="_Toc120128124"/>
      <w:bookmarkStart w:id="512" w:name="_Toc120132368"/>
      <w:bookmarkStart w:id="513" w:name="_Toc125578999"/>
      <w:r w:rsidRPr="00E43474">
        <w:t>6.</w:t>
      </w:r>
      <w:r>
        <w:rPr>
          <w:rFonts w:hint="eastAsia"/>
          <w:lang w:eastAsia="zh-CN"/>
        </w:rPr>
        <w:t>3</w:t>
      </w:r>
      <w:r w:rsidRPr="00E43474">
        <w:t>.2</w:t>
      </w:r>
      <w:r w:rsidRPr="00E43474">
        <w:tab/>
        <w:t>Solution details</w:t>
      </w:r>
      <w:bookmarkEnd w:id="506"/>
      <w:bookmarkEnd w:id="507"/>
      <w:bookmarkEnd w:id="508"/>
      <w:bookmarkEnd w:id="509"/>
      <w:bookmarkEnd w:id="510"/>
      <w:bookmarkEnd w:id="511"/>
      <w:bookmarkEnd w:id="512"/>
      <w:bookmarkEnd w:id="513"/>
    </w:p>
    <w:p w14:paraId="08A869F9" w14:textId="77777777" w:rsidR="009F2F30" w:rsidRPr="00B02FAC" w:rsidRDefault="009F2F30" w:rsidP="009F2F30">
      <w:pPr>
        <w:pStyle w:val="41"/>
        <w:rPr>
          <w:lang w:eastAsia="zh-CN"/>
        </w:rPr>
      </w:pPr>
      <w:bookmarkStart w:id="514" w:name="_Toc116991455"/>
      <w:bookmarkStart w:id="515" w:name="_Toc116991890"/>
      <w:bookmarkStart w:id="516" w:name="_Toc120125672"/>
      <w:bookmarkStart w:id="517" w:name="_Toc120126105"/>
      <w:bookmarkStart w:id="518" w:name="_Toc120128125"/>
      <w:bookmarkStart w:id="519" w:name="_Toc120132369"/>
      <w:bookmarkStart w:id="520" w:name="_Toc125579000"/>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514"/>
      <w:bookmarkEnd w:id="515"/>
      <w:bookmarkEnd w:id="516"/>
      <w:bookmarkEnd w:id="517"/>
      <w:bookmarkEnd w:id="518"/>
      <w:bookmarkEnd w:id="519"/>
      <w:bookmarkEnd w:id="520"/>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2" o:title=""/>
          </v:shape>
          <o:OLEObject Type="Embed" ProgID="Visio.Drawing.15" ShapeID="_x0000_i1029" DrawAspect="Content" ObjectID="_1736192098" r:id="rId23"/>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521"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41"/>
        <w:rPr>
          <w:lang w:eastAsia="zh-CN"/>
        </w:rPr>
      </w:pPr>
      <w:bookmarkStart w:id="522" w:name="_Toc116991456"/>
      <w:bookmarkStart w:id="523" w:name="_Toc116991891"/>
      <w:bookmarkStart w:id="524" w:name="_Toc120125673"/>
      <w:bookmarkStart w:id="525" w:name="_Toc120126106"/>
      <w:bookmarkStart w:id="526" w:name="_Toc120128126"/>
      <w:bookmarkStart w:id="527" w:name="_Toc120132370"/>
      <w:bookmarkStart w:id="528" w:name="_Toc125579001"/>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522"/>
      <w:bookmarkEnd w:id="523"/>
      <w:bookmarkEnd w:id="524"/>
      <w:bookmarkEnd w:id="525"/>
      <w:bookmarkEnd w:id="526"/>
      <w:bookmarkEnd w:id="527"/>
      <w:bookmarkEnd w:id="528"/>
    </w:p>
    <w:p w14:paraId="06F0F8E0" w14:textId="77777777" w:rsidR="009F2F30" w:rsidRPr="00C51D76" w:rsidRDefault="009F2F30" w:rsidP="0044195A">
      <w:r w:rsidRPr="005B29E9">
        <w:object w:dxaOrig="9681" w:dyaOrig="7931" w14:anchorId="4D93B16E">
          <v:shape id="_x0000_i1030" type="#_x0000_t75" style="width:451.6pt;height:369.8pt" o:ole="">
            <v:imagedata r:id="rId24" o:title=""/>
          </v:shape>
          <o:OLEObject Type="Embed" ProgID="Visio.Drawing.15" ShapeID="_x0000_i1030" DrawAspect="Content" ObjectID="_1736192099" r:id="rId25"/>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529" w:name="_Toc116991457"/>
      <w:bookmarkStart w:id="530"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31"/>
      </w:pPr>
      <w:bookmarkStart w:id="531" w:name="_Toc120125674"/>
      <w:bookmarkStart w:id="532" w:name="_Toc120126107"/>
      <w:bookmarkStart w:id="533" w:name="_Toc120128127"/>
      <w:bookmarkStart w:id="534" w:name="_Toc120132371"/>
      <w:bookmarkStart w:id="535" w:name="_Toc125579002"/>
      <w:r w:rsidRPr="00E43474">
        <w:t>6.</w:t>
      </w:r>
      <w:r w:rsidR="00965898">
        <w:rPr>
          <w:rFonts w:hint="eastAsia"/>
          <w:lang w:eastAsia="zh-CN"/>
        </w:rPr>
        <w:t>3</w:t>
      </w:r>
      <w:r w:rsidRPr="00E43474">
        <w:t>.</w:t>
      </w:r>
      <w:r w:rsidRPr="00E43474">
        <w:rPr>
          <w:rFonts w:hint="eastAsia"/>
          <w:lang w:eastAsia="zh-CN"/>
        </w:rPr>
        <w:t>3</w:t>
      </w:r>
      <w:r w:rsidRPr="00E43474">
        <w:tab/>
        <w:t>Evaluation</w:t>
      </w:r>
      <w:bookmarkEnd w:id="521"/>
      <w:bookmarkEnd w:id="529"/>
      <w:bookmarkEnd w:id="530"/>
      <w:bookmarkEnd w:id="531"/>
      <w:bookmarkEnd w:id="532"/>
      <w:bookmarkEnd w:id="533"/>
      <w:bookmarkEnd w:id="534"/>
      <w:bookmarkEnd w:id="535"/>
    </w:p>
    <w:bookmarkEnd w:id="491"/>
    <w:bookmarkEnd w:id="492"/>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21"/>
      </w:pPr>
      <w:bookmarkStart w:id="536" w:name="_Toc112749621"/>
      <w:bookmarkStart w:id="537" w:name="_Toc116991458"/>
      <w:bookmarkStart w:id="538" w:name="_Toc116991893"/>
      <w:bookmarkStart w:id="539" w:name="_Toc120125675"/>
      <w:bookmarkStart w:id="540" w:name="_Toc120126108"/>
      <w:bookmarkStart w:id="541" w:name="_Toc120128128"/>
      <w:bookmarkStart w:id="542" w:name="_Toc120132372"/>
      <w:bookmarkStart w:id="543" w:name="_Toc125579003"/>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536"/>
      <w:bookmarkEnd w:id="537"/>
      <w:bookmarkEnd w:id="538"/>
      <w:bookmarkEnd w:id="539"/>
      <w:bookmarkEnd w:id="540"/>
      <w:bookmarkEnd w:id="541"/>
      <w:bookmarkEnd w:id="542"/>
      <w:bookmarkEnd w:id="543"/>
    </w:p>
    <w:p w14:paraId="55402362" w14:textId="77777777" w:rsidR="00965898" w:rsidRPr="00E43474" w:rsidRDefault="00965898" w:rsidP="00965898">
      <w:pPr>
        <w:pStyle w:val="31"/>
      </w:pPr>
      <w:bookmarkStart w:id="544" w:name="_Toc112749622"/>
      <w:bookmarkStart w:id="545" w:name="_Toc116991459"/>
      <w:bookmarkStart w:id="546" w:name="_Toc116991894"/>
      <w:bookmarkStart w:id="547" w:name="_Toc120125676"/>
      <w:bookmarkStart w:id="548" w:name="_Toc120126109"/>
      <w:bookmarkStart w:id="549" w:name="_Toc120128129"/>
      <w:bookmarkStart w:id="550" w:name="_Toc120132373"/>
      <w:bookmarkStart w:id="551" w:name="_Toc125579004"/>
      <w:r w:rsidRPr="00E43474">
        <w:t>6.</w:t>
      </w:r>
      <w:r>
        <w:rPr>
          <w:rFonts w:hint="eastAsia"/>
          <w:lang w:eastAsia="zh-CN"/>
        </w:rPr>
        <w:t>4</w:t>
      </w:r>
      <w:r w:rsidRPr="00E43474">
        <w:t>.1</w:t>
      </w:r>
      <w:r w:rsidRPr="00E43474">
        <w:tab/>
        <w:t>Introduction</w:t>
      </w:r>
      <w:bookmarkEnd w:id="544"/>
      <w:bookmarkEnd w:id="545"/>
      <w:bookmarkEnd w:id="546"/>
      <w:bookmarkEnd w:id="547"/>
      <w:bookmarkEnd w:id="548"/>
      <w:bookmarkEnd w:id="549"/>
      <w:bookmarkEnd w:id="550"/>
      <w:bookmarkEnd w:id="551"/>
    </w:p>
    <w:p w14:paraId="189A47B6" w14:textId="77777777" w:rsidR="00457C52" w:rsidRDefault="00457C52" w:rsidP="00457C52">
      <w:bookmarkStart w:id="552"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31"/>
      </w:pPr>
      <w:bookmarkStart w:id="553" w:name="_Toc116991460"/>
      <w:bookmarkStart w:id="554" w:name="_Toc116991895"/>
      <w:bookmarkStart w:id="555" w:name="_Toc120125677"/>
      <w:bookmarkStart w:id="556" w:name="_Toc120126110"/>
      <w:bookmarkStart w:id="557" w:name="_Toc120128130"/>
      <w:bookmarkStart w:id="558" w:name="_Toc120132374"/>
      <w:bookmarkStart w:id="559" w:name="_Toc125579005"/>
      <w:r w:rsidRPr="00E43474">
        <w:t>6.</w:t>
      </w:r>
      <w:r>
        <w:rPr>
          <w:rFonts w:hint="eastAsia"/>
          <w:lang w:eastAsia="zh-CN"/>
        </w:rPr>
        <w:t>4</w:t>
      </w:r>
      <w:r w:rsidRPr="00E43474">
        <w:t>.2</w:t>
      </w:r>
      <w:r w:rsidRPr="00E43474">
        <w:tab/>
        <w:t>Solution details</w:t>
      </w:r>
      <w:bookmarkEnd w:id="552"/>
      <w:bookmarkEnd w:id="553"/>
      <w:bookmarkEnd w:id="554"/>
      <w:bookmarkEnd w:id="555"/>
      <w:bookmarkEnd w:id="556"/>
      <w:bookmarkEnd w:id="557"/>
      <w:bookmarkEnd w:id="558"/>
      <w:bookmarkEnd w:id="559"/>
    </w:p>
    <w:p w14:paraId="764DDC18" w14:textId="1AC23136" w:rsidR="00297D56" w:rsidRDefault="00297D56" w:rsidP="00D542FA">
      <w:bookmarkStart w:id="560"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6" o:title=""/>
          </v:shape>
          <o:OLEObject Type="Embed" ProgID="Visio.Drawing.15" ShapeID="_x0000_i1031" DrawAspect="Content" ObjectID="_1736192100" r:id="rId27"/>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31"/>
      </w:pPr>
      <w:bookmarkStart w:id="561" w:name="_Toc116991461"/>
      <w:bookmarkStart w:id="562" w:name="_Toc116991896"/>
      <w:bookmarkStart w:id="563" w:name="_Toc120125678"/>
      <w:bookmarkStart w:id="564" w:name="_Toc120126111"/>
      <w:bookmarkStart w:id="565" w:name="_Toc120128131"/>
      <w:bookmarkStart w:id="566" w:name="_Toc120132375"/>
      <w:bookmarkStart w:id="567" w:name="_Toc125579006"/>
      <w:r w:rsidRPr="00E43474">
        <w:t>6.</w:t>
      </w:r>
      <w:r>
        <w:rPr>
          <w:rFonts w:hint="eastAsia"/>
          <w:lang w:eastAsia="zh-CN"/>
        </w:rPr>
        <w:t>4</w:t>
      </w:r>
      <w:r w:rsidRPr="00E43474">
        <w:t>.</w:t>
      </w:r>
      <w:r w:rsidRPr="00E43474">
        <w:rPr>
          <w:rFonts w:hint="eastAsia"/>
          <w:lang w:eastAsia="zh-CN"/>
        </w:rPr>
        <w:t>3</w:t>
      </w:r>
      <w:r w:rsidRPr="00E43474">
        <w:tab/>
        <w:t>Evaluation</w:t>
      </w:r>
      <w:bookmarkEnd w:id="560"/>
      <w:bookmarkEnd w:id="561"/>
      <w:bookmarkEnd w:id="562"/>
      <w:bookmarkEnd w:id="563"/>
      <w:bookmarkEnd w:id="564"/>
      <w:bookmarkEnd w:id="565"/>
      <w:bookmarkEnd w:id="566"/>
      <w:bookmarkEnd w:id="567"/>
    </w:p>
    <w:p w14:paraId="041C4C60" w14:textId="77777777" w:rsidR="00BA69C3" w:rsidRDefault="00BA69C3" w:rsidP="00BA69C3">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p>
    <w:p w14:paraId="4CAAA4F0" w14:textId="77777777" w:rsidR="00BA69C3" w:rsidRDefault="00BA69C3" w:rsidP="00BA69C3">
      <w:r w:rsidRPr="00E43474">
        <w:t>This solution is for commercial services</w:t>
      </w:r>
      <w:r>
        <w:t xml:space="preserve"> and public safety and assumes that the long term credentials are provisioned into the UE(s) and form the root of the security of the PC5 unicast link as specified in TS 33.536 [9].</w:t>
      </w:r>
    </w:p>
    <w:p w14:paraId="49866F84" w14:textId="77777777" w:rsidR="00BA69C3" w:rsidRPr="007005C3" w:rsidRDefault="00BA69C3" w:rsidP="00BA69C3">
      <w:r>
        <w:t xml:space="preserve">This solution proposes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r>
        <w:t>.</w:t>
      </w:r>
    </w:p>
    <w:p w14:paraId="4570FD1C" w14:textId="77777777" w:rsidR="00BA69C3" w:rsidRDefault="00BA69C3" w:rsidP="00BA69C3">
      <w:pPr>
        <w:pStyle w:val="af6"/>
      </w:pPr>
      <w:r w:rsidRPr="007005C3">
        <w:t>This solution supports per-hop links setup.The UEs are then using the security procedures as defined in V2X in TS 33.536 [9] to establish a secure PC5 link and</w:t>
      </w:r>
      <w:r>
        <w:t xml:space="preserve"> exchange and use the tokens for authorization.</w:t>
      </w:r>
    </w:p>
    <w:p w14:paraId="1AAAF311" w14:textId="77777777" w:rsidR="00BA69C3" w:rsidRDefault="00BA69C3" w:rsidP="00BA69C3">
      <w:pPr>
        <w:pStyle w:val="EditorsNote"/>
      </w:pPr>
      <w:r>
        <w:t>Editor’s note: Its FFS how the token is bound to the authentication based on the configured longterm credential.</w:t>
      </w:r>
    </w:p>
    <w:p w14:paraId="2B3B8920" w14:textId="77777777" w:rsidR="00BA69C3" w:rsidRDefault="00BA69C3" w:rsidP="00BA69C3">
      <w:r>
        <w:t>The Authorization token included in the DCR message can be protected in a similar way as described in TS33.503 [6].</w:t>
      </w:r>
    </w:p>
    <w:p w14:paraId="26086213" w14:textId="77777777" w:rsidR="00BA69C3" w:rsidRDefault="00BA69C3" w:rsidP="00BA69C3">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p>
    <w:p w14:paraId="6BCA6DFE" w14:textId="6C04AB8D" w:rsidR="00965898" w:rsidRPr="00BA69C3" w:rsidRDefault="00BA69C3" w:rsidP="00BA69C3">
      <w:pPr>
        <w:pStyle w:val="EditorsNote"/>
      </w:pPr>
      <w:r>
        <w:t xml:space="preserve">Editor’s Note: </w:t>
      </w:r>
      <w:r w:rsidRPr="009418B4">
        <w:rPr>
          <w:lang w:val="en-US" w:eastAsia="zh-CN"/>
        </w:rPr>
        <w:t>Further evaluation is FFS.</w:t>
      </w:r>
    </w:p>
    <w:p w14:paraId="4FEA8E93" w14:textId="77777777" w:rsidR="004A48C1" w:rsidRDefault="004A48C1" w:rsidP="004A48C1">
      <w:pPr>
        <w:pStyle w:val="21"/>
        <w:rPr>
          <w:lang w:eastAsia="zh-CN"/>
        </w:rPr>
      </w:pPr>
      <w:bookmarkStart w:id="568" w:name="_Toc112749625"/>
      <w:bookmarkStart w:id="569" w:name="_Toc116991462"/>
      <w:bookmarkStart w:id="570" w:name="_Toc116991897"/>
      <w:bookmarkStart w:id="571" w:name="_Toc120125679"/>
      <w:bookmarkStart w:id="572" w:name="_Toc120126112"/>
      <w:bookmarkStart w:id="573" w:name="_Toc120128132"/>
      <w:bookmarkStart w:id="574" w:name="_Toc120132376"/>
      <w:bookmarkStart w:id="575" w:name="_Toc125579007"/>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568"/>
      <w:bookmarkEnd w:id="569"/>
      <w:bookmarkEnd w:id="570"/>
      <w:bookmarkEnd w:id="571"/>
      <w:bookmarkEnd w:id="572"/>
      <w:bookmarkEnd w:id="573"/>
      <w:bookmarkEnd w:id="574"/>
      <w:bookmarkEnd w:id="575"/>
    </w:p>
    <w:p w14:paraId="3B216FB7" w14:textId="77777777" w:rsidR="00F1504F" w:rsidRDefault="00F1504F" w:rsidP="00F1504F">
      <w:pPr>
        <w:pStyle w:val="31"/>
      </w:pPr>
      <w:bookmarkStart w:id="576" w:name="_Toc116991898"/>
      <w:bookmarkStart w:id="577" w:name="_Toc112749626"/>
      <w:bookmarkStart w:id="578" w:name="_Toc116991463"/>
      <w:bookmarkStart w:id="579" w:name="_Toc120125680"/>
      <w:bookmarkStart w:id="580" w:name="_Toc120126113"/>
      <w:bookmarkStart w:id="581" w:name="_Toc120128133"/>
      <w:bookmarkStart w:id="582" w:name="_Toc120132377"/>
      <w:bookmarkStart w:id="583" w:name="_Toc125579008"/>
      <w:r>
        <w:t>6.</w:t>
      </w:r>
      <w:r>
        <w:rPr>
          <w:rFonts w:hint="eastAsia"/>
          <w:lang w:eastAsia="zh-CN"/>
        </w:rPr>
        <w:t>5</w:t>
      </w:r>
      <w:r>
        <w:t>.1</w:t>
      </w:r>
      <w:r>
        <w:tab/>
        <w:t>Introduction</w:t>
      </w:r>
      <w:bookmarkEnd w:id="576"/>
      <w:bookmarkEnd w:id="577"/>
      <w:bookmarkEnd w:id="578"/>
      <w:bookmarkEnd w:id="579"/>
      <w:bookmarkEnd w:id="580"/>
      <w:bookmarkEnd w:id="581"/>
      <w:bookmarkEnd w:id="582"/>
      <w:bookmarkEnd w:id="583"/>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31"/>
      </w:pPr>
      <w:bookmarkStart w:id="584" w:name="_Toc116991899"/>
      <w:bookmarkStart w:id="585" w:name="_Toc116991464"/>
      <w:bookmarkStart w:id="586" w:name="_Toc112749627"/>
      <w:bookmarkStart w:id="587" w:name="_Toc120125681"/>
      <w:bookmarkStart w:id="588" w:name="_Toc120126114"/>
      <w:bookmarkStart w:id="589" w:name="_Toc120128134"/>
      <w:bookmarkStart w:id="590" w:name="_Toc120132378"/>
      <w:bookmarkStart w:id="591" w:name="_Toc125579009"/>
      <w:r>
        <w:t>6.</w:t>
      </w:r>
      <w:r>
        <w:rPr>
          <w:rFonts w:hint="eastAsia"/>
          <w:lang w:eastAsia="zh-CN"/>
        </w:rPr>
        <w:t>5</w:t>
      </w:r>
      <w:r>
        <w:t>.2</w:t>
      </w:r>
      <w:r>
        <w:tab/>
        <w:t>Solution details</w:t>
      </w:r>
      <w:bookmarkEnd w:id="584"/>
      <w:bookmarkEnd w:id="585"/>
      <w:bookmarkEnd w:id="586"/>
      <w:bookmarkEnd w:id="587"/>
      <w:bookmarkEnd w:id="588"/>
      <w:bookmarkEnd w:id="589"/>
      <w:bookmarkEnd w:id="590"/>
      <w:bookmarkEnd w:id="591"/>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41"/>
        <w:rPr>
          <w:lang w:val="en-US" w:eastAsia="zh-CN"/>
        </w:rPr>
      </w:pPr>
      <w:bookmarkStart w:id="592" w:name="_Toc116991465"/>
      <w:bookmarkStart w:id="593" w:name="_Toc116991900"/>
      <w:bookmarkStart w:id="594" w:name="_Toc112749628"/>
      <w:bookmarkStart w:id="595" w:name="_Toc120125682"/>
      <w:bookmarkStart w:id="596" w:name="_Toc120126115"/>
      <w:bookmarkStart w:id="597" w:name="_Toc120128135"/>
      <w:bookmarkStart w:id="598" w:name="_Toc120132379"/>
      <w:bookmarkStart w:id="599" w:name="_Toc125579010"/>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592"/>
      <w:bookmarkEnd w:id="593"/>
      <w:bookmarkEnd w:id="594"/>
      <w:bookmarkEnd w:id="595"/>
      <w:bookmarkEnd w:id="596"/>
      <w:bookmarkEnd w:id="597"/>
      <w:bookmarkEnd w:id="598"/>
      <w:bookmarkEnd w:id="599"/>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934754" w:rsidP="00F1504F">
      <w:pPr>
        <w:jc w:val="center"/>
        <w:rPr>
          <w:lang w:eastAsia="zh-CN"/>
        </w:rPr>
      </w:pPr>
      <w:r>
        <w:lastRenderedPageBreak/>
        <w:pict w14:anchorId="6D97A1C2">
          <v:shape id="图片 8" o:spid="_x0000_i1032" type="#_x0000_t75" style="width:482.1pt;height:467.15pt;mso-wrap-style:square;mso-position-horizontal-relative:page;mso-position-vertical-relative:page">
            <v:imagedata r:id="rId28"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41"/>
        <w:rPr>
          <w:lang w:val="en-US" w:eastAsia="zh-CN"/>
        </w:rPr>
      </w:pPr>
      <w:bookmarkStart w:id="600" w:name="_Toc112749629"/>
      <w:bookmarkStart w:id="601" w:name="_Toc116991901"/>
      <w:bookmarkStart w:id="602" w:name="_Toc116991466"/>
      <w:bookmarkStart w:id="603" w:name="_Toc120125683"/>
      <w:bookmarkStart w:id="604" w:name="_Toc120126116"/>
      <w:bookmarkStart w:id="605" w:name="_Toc120128136"/>
      <w:bookmarkStart w:id="606" w:name="_Toc120132380"/>
      <w:bookmarkStart w:id="607" w:name="_Toc125579011"/>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600"/>
      <w:bookmarkEnd w:id="601"/>
      <w:bookmarkEnd w:id="602"/>
      <w:bookmarkEnd w:id="603"/>
      <w:bookmarkEnd w:id="604"/>
      <w:bookmarkEnd w:id="605"/>
      <w:bookmarkEnd w:id="606"/>
      <w:bookmarkEnd w:id="607"/>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934754" w:rsidP="00F1504F">
      <w:pPr>
        <w:jc w:val="center"/>
        <w:rPr>
          <w:lang w:eastAsia="zh-CN"/>
        </w:rPr>
      </w:pPr>
      <w:r>
        <w:pict w14:anchorId="53930891">
          <v:shape id="图片 9" o:spid="_x0000_i1033" type="#_x0000_t75" style="width:482.1pt;height:464.85pt;mso-wrap-style:square;mso-position-horizontal-relative:page;mso-position-vertical-relative:page">
            <v:imagedata r:id="rId29"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608" w:name="_Toc116991467"/>
      <w:bookmarkStart w:id="609" w:name="_Toc116991902"/>
      <w:bookmarkStart w:id="610"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31"/>
        <w:rPr>
          <w:lang w:val="en-US"/>
        </w:rPr>
      </w:pPr>
      <w:bookmarkStart w:id="611" w:name="_Toc120125684"/>
      <w:bookmarkStart w:id="612" w:name="_Toc120126117"/>
      <w:bookmarkStart w:id="613" w:name="_Toc120128137"/>
      <w:bookmarkStart w:id="614" w:name="_Toc120132381"/>
      <w:bookmarkStart w:id="615" w:name="_Toc125579012"/>
      <w:r>
        <w:rPr>
          <w:lang w:val="en-US"/>
        </w:rPr>
        <w:t>6.</w:t>
      </w:r>
      <w:r>
        <w:rPr>
          <w:rFonts w:hint="eastAsia"/>
          <w:lang w:val="en-US" w:eastAsia="zh-CN"/>
        </w:rPr>
        <w:t>5</w:t>
      </w:r>
      <w:r>
        <w:rPr>
          <w:lang w:val="en-US"/>
        </w:rPr>
        <w:t>.3</w:t>
      </w:r>
      <w:r>
        <w:rPr>
          <w:lang w:val="en-US"/>
        </w:rPr>
        <w:tab/>
        <w:t>Evaluation</w:t>
      </w:r>
      <w:bookmarkEnd w:id="608"/>
      <w:bookmarkEnd w:id="609"/>
      <w:bookmarkEnd w:id="610"/>
      <w:bookmarkEnd w:id="611"/>
      <w:bookmarkEnd w:id="612"/>
      <w:bookmarkEnd w:id="613"/>
      <w:bookmarkEnd w:id="614"/>
      <w:bookmarkEnd w:id="615"/>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60C18856" w14:textId="77777777"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616"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616"/>
    </w:p>
    <w:p w14:paraId="7B9846A5"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617" w:name="_Toc112749634"/>
      <w:bookmarkStart w:id="618" w:name="_Toc513475454"/>
      <w:bookmarkStart w:id="619" w:name="_Toc48930871"/>
      <w:bookmarkStart w:id="620" w:name="_Toc49376120"/>
      <w:bookmarkStart w:id="621" w:name="_Toc56501634"/>
      <w:bookmarkStart w:id="622"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428E7A87"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14:paraId="6EFF7797" w14:textId="77777777"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p w14:paraId="3CBC4224" w14:textId="7D731E13" w:rsidR="003F1B7A" w:rsidRDefault="003F1B7A" w:rsidP="003F1B7A">
      <w:pPr>
        <w:jc w:val="center"/>
      </w:pPr>
      <w:bookmarkStart w:id="623" w:name="_Hlk110957175"/>
    </w:p>
    <w:p w14:paraId="1D423BB1" w14:textId="77777777" w:rsidR="003F1B7A" w:rsidRDefault="003F1B7A" w:rsidP="003F1B7A">
      <w:pPr>
        <w:jc w:val="center"/>
      </w:pPr>
      <w:r>
        <w:object w:dxaOrig="8330" w:dyaOrig="12940" w14:anchorId="5A81B2FC">
          <v:shape id="_x0000_i1034" type="#_x0000_t75" style="width:417pt;height:646.85pt" o:ole="">
            <v:imagedata r:id="rId30" o:title=""/>
          </v:shape>
          <o:OLEObject Type="Embed" ProgID="Visio.Drawing.15" ShapeID="_x0000_i1034" DrawAspect="Content" ObjectID="_1736192101" r:id="rId31"/>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ac"/>
        <w:ind w:firstLineChars="0" w:firstLine="0"/>
        <w:rPr>
          <w:rFonts w:eastAsia="等线"/>
          <w:lang w:val="en-IN"/>
        </w:rPr>
      </w:pPr>
      <w:r w:rsidRPr="00CD5F2C">
        <w:rPr>
          <w:rFonts w:eastAsia="等线"/>
          <w:lang w:val="en-IN"/>
        </w:rPr>
        <w:t>1. Service authorisation and policy provisioning is performed for the Source UE, Target UE and UE-to-UE Relay</w:t>
      </w:r>
      <w:r>
        <w:rPr>
          <w:rFonts w:eastAsia="等线"/>
          <w:lang w:val="en-IN"/>
        </w:rPr>
        <w:t xml:space="preserve">, </w:t>
      </w:r>
      <w:bookmarkStart w:id="624" w:name="_Hlk117845238"/>
      <w:r>
        <w:rPr>
          <w:rFonts w:eastAsia="等线"/>
          <w:lang w:val="en-IN"/>
        </w:rPr>
        <w:t>the security policy can be provisioned by PCF as defined in TS 33.536[9].</w:t>
      </w:r>
    </w:p>
    <w:bookmarkEnd w:id="624"/>
    <w:p w14:paraId="0CA887B2" w14:textId="77777777" w:rsidR="003F1B7A" w:rsidRPr="0044195A" w:rsidRDefault="003F1B7A" w:rsidP="003F1B7A">
      <w:pPr>
        <w:pStyle w:val="ac"/>
        <w:ind w:firstLineChars="0" w:firstLine="0"/>
        <w:rPr>
          <w:rFonts w:eastAsia="等线"/>
          <w:lang w:val="en-US"/>
        </w:rPr>
      </w:pPr>
      <w:r w:rsidRPr="00CD5F2C">
        <w:rPr>
          <w:rFonts w:eastAsia="等线"/>
          <w:lang w:val="en-IN"/>
        </w:rPr>
        <w:lastRenderedPageBreak/>
        <w:t>2. Source UE has selected a suitable UE-to-UE Relay and received the Layer-2 ID of the target UE after Model A or Model B discovery</w:t>
      </w:r>
      <w:r>
        <w:rPr>
          <w:rFonts w:eastAsia="等线"/>
          <w:lang w:val="en-IN"/>
        </w:rPr>
        <w:t xml:space="preserve">, and the </w:t>
      </w:r>
      <w:r w:rsidRPr="00635F17">
        <w:rPr>
          <w:rFonts w:eastAsia="等线"/>
          <w:lang w:val="en-IN"/>
        </w:rPr>
        <w:t>discovery procedure described here is standalone</w:t>
      </w:r>
      <w:r w:rsidRPr="00CD5F2C">
        <w:rPr>
          <w:rFonts w:eastAsia="等线"/>
          <w:lang w:val="en-IN"/>
        </w:rPr>
        <w:t>. Source UE decides to connect with target UE via the selected UE-to-UE Relay.</w:t>
      </w:r>
    </w:p>
    <w:p w14:paraId="386A7435" w14:textId="3A4ECA6E" w:rsidR="003F1B7A" w:rsidRDefault="003F1B7A" w:rsidP="003F1B7A">
      <w:pPr>
        <w:pStyle w:val="ac"/>
        <w:ind w:firstLineChars="0" w:firstLine="0"/>
        <w:rPr>
          <w:rFonts w:eastAsia="等线"/>
          <w:lang w:val="en-IN"/>
        </w:rPr>
      </w:pPr>
      <w:r>
        <w:rPr>
          <w:rFonts w:eastAsia="等线" w:hint="eastAsia"/>
          <w:lang w:val="en-IN"/>
        </w:rPr>
        <w:t>3</w:t>
      </w:r>
      <w:r>
        <w:rPr>
          <w:rFonts w:eastAsia="等线"/>
          <w:lang w:val="en-IN"/>
        </w:rPr>
        <w:t xml:space="preserve">a. </w:t>
      </w:r>
      <w:r w:rsidRPr="00277CE4">
        <w:rPr>
          <w:rFonts w:eastAsia="等线"/>
          <w:lang w:val="en-IN"/>
        </w:rPr>
        <w:t>If there's no PC5 link between source UE and UE-to-UE Relay existing for the required RSC,</w:t>
      </w:r>
      <w:r>
        <w:rPr>
          <w:rFonts w:eastAsia="等线"/>
          <w:lang w:val="en-IN"/>
        </w:rPr>
        <w:t xml:space="preserve"> the s</w:t>
      </w:r>
      <w:r w:rsidRPr="00277CE4">
        <w:rPr>
          <w:rFonts w:eastAsia="等线"/>
          <w:lang w:val="en-IN"/>
        </w:rPr>
        <w:t>ource UE sends a Direct Communication Request to UE-to-UE Relay.</w:t>
      </w:r>
    </w:p>
    <w:p w14:paraId="66F8E619" w14:textId="77777777" w:rsidR="003F1B7A" w:rsidRDefault="003F1B7A" w:rsidP="003F1B7A">
      <w:pPr>
        <w:pStyle w:val="ac"/>
        <w:ind w:firstLineChars="0" w:firstLine="0"/>
        <w:rPr>
          <w:rFonts w:eastAsia="等线"/>
          <w:lang w:val="en-IN"/>
        </w:rPr>
      </w:pPr>
      <w:r>
        <w:rPr>
          <w:rFonts w:eastAsia="等线"/>
          <w:lang w:val="en-IN"/>
        </w:rPr>
        <w:t xml:space="preserve">3b. </w:t>
      </w:r>
      <w:r w:rsidRPr="00233F7C">
        <w:rPr>
          <w:rFonts w:eastAsia="等线"/>
          <w:lang w:val="en-IN"/>
        </w:rPr>
        <w:t xml:space="preserve">If there's an existing PC5 link between </w:t>
      </w:r>
      <w:r>
        <w:rPr>
          <w:rFonts w:eastAsia="等线"/>
          <w:lang w:val="en-IN"/>
        </w:rPr>
        <w:t xml:space="preserve">the </w:t>
      </w:r>
      <w:r w:rsidRPr="00233F7C">
        <w:rPr>
          <w:rFonts w:eastAsia="等线"/>
          <w:lang w:val="en-IN"/>
        </w:rPr>
        <w:t xml:space="preserve">source UE and UE-to-UE </w:t>
      </w:r>
      <w:r>
        <w:rPr>
          <w:rFonts w:eastAsia="等线"/>
          <w:lang w:val="en-IN"/>
        </w:rPr>
        <w:t>r</w:t>
      </w:r>
      <w:r w:rsidRPr="00233F7C">
        <w:rPr>
          <w:rFonts w:eastAsia="等线"/>
          <w:lang w:val="en-IN"/>
        </w:rPr>
        <w:t>elay for the required RSC</w:t>
      </w:r>
      <w:r>
        <w:rPr>
          <w:rFonts w:eastAsia="等线"/>
          <w:lang w:val="en-IN"/>
        </w:rPr>
        <w:t xml:space="preserve">, the </w:t>
      </w:r>
      <w:r w:rsidRPr="00233F7C">
        <w:rPr>
          <w:rFonts w:eastAsia="等线"/>
          <w:lang w:val="en-IN"/>
        </w:rPr>
        <w:t xml:space="preserve">source UE sends a Link Modification Request to UE-to-UE </w:t>
      </w:r>
      <w:r>
        <w:rPr>
          <w:rFonts w:eastAsia="等线"/>
          <w:lang w:val="en-IN"/>
        </w:rPr>
        <w:t>r</w:t>
      </w:r>
      <w:r w:rsidRPr="00233F7C">
        <w:rPr>
          <w:rFonts w:eastAsia="等线"/>
          <w:lang w:val="en-IN"/>
        </w:rPr>
        <w:t>elay.</w:t>
      </w:r>
      <w:r>
        <w:rPr>
          <w:rFonts w:eastAsia="等线"/>
          <w:lang w:val="en-IN"/>
        </w:rPr>
        <w:t xml:space="preserve"> The security for this </w:t>
      </w:r>
      <w:r w:rsidRPr="00233F7C">
        <w:rPr>
          <w:rFonts w:eastAsia="等线"/>
          <w:lang w:val="en-IN"/>
        </w:rPr>
        <w:t>existing PC5 link</w:t>
      </w:r>
      <w:r>
        <w:rPr>
          <w:rFonts w:eastAsia="等线"/>
          <w:lang w:val="en-IN"/>
        </w:rPr>
        <w:t xml:space="preserve"> may have been established, then the step 4 can be skipped.</w:t>
      </w:r>
    </w:p>
    <w:p w14:paraId="75A04CE8" w14:textId="77777777" w:rsidR="003F1B7A" w:rsidRDefault="003F1B7A" w:rsidP="003F1B7A">
      <w:pPr>
        <w:pStyle w:val="ac"/>
        <w:ind w:firstLineChars="0" w:firstLine="0"/>
        <w:rPr>
          <w:rFonts w:eastAsia="等线"/>
          <w:lang w:val="en-IN"/>
        </w:rPr>
      </w:pPr>
      <w:r>
        <w:rPr>
          <w:rFonts w:eastAsia="等线" w:hint="eastAsia"/>
          <w:lang w:val="en-IN"/>
        </w:rPr>
        <w:t>4</w:t>
      </w:r>
      <w:r>
        <w:rPr>
          <w:rFonts w:eastAsia="等线"/>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ac"/>
        <w:ind w:firstLineChars="0" w:firstLine="0"/>
      </w:pPr>
      <w:r>
        <w:rPr>
          <w:rFonts w:eastAsia="等线" w:hint="eastAsia"/>
          <w:lang w:val="en-IN"/>
        </w:rPr>
        <w:t>5</w:t>
      </w:r>
      <w:r>
        <w:rPr>
          <w:rFonts w:eastAsia="等线"/>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ac"/>
        <w:ind w:firstLineChars="0" w:firstLine="0"/>
        <w:rPr>
          <w:rFonts w:eastAsia="等线"/>
          <w:lang w:val="en-IN"/>
        </w:rPr>
      </w:pPr>
      <w:r>
        <w:rPr>
          <w:rFonts w:eastAsia="等线"/>
        </w:rPr>
        <w:t xml:space="preserve">5b. </w:t>
      </w:r>
      <w:r w:rsidRPr="00233F7C">
        <w:rPr>
          <w:rFonts w:eastAsia="等线"/>
          <w:lang w:val="en-IN"/>
        </w:rPr>
        <w:t xml:space="preserve">If there's an existing PC5 link between </w:t>
      </w:r>
      <w:r>
        <w:rPr>
          <w:rFonts w:eastAsia="等线"/>
          <w:lang w:val="en-IN"/>
        </w:rPr>
        <w:t xml:space="preserve">the target </w:t>
      </w:r>
      <w:r w:rsidRPr="00233F7C">
        <w:rPr>
          <w:rFonts w:eastAsia="等线"/>
          <w:lang w:val="en-IN"/>
        </w:rPr>
        <w:t xml:space="preserve">UE and UE-to-UE </w:t>
      </w:r>
      <w:r>
        <w:rPr>
          <w:rFonts w:eastAsia="等线"/>
          <w:lang w:val="en-IN"/>
        </w:rPr>
        <w:t>r</w:t>
      </w:r>
      <w:r w:rsidRPr="00233F7C">
        <w:rPr>
          <w:rFonts w:eastAsia="等线"/>
          <w:lang w:val="en-IN"/>
        </w:rPr>
        <w:t>elay for the required RSC</w:t>
      </w:r>
      <w:r>
        <w:rPr>
          <w:rFonts w:eastAsia="等线"/>
          <w:lang w:val="en-IN"/>
        </w:rPr>
        <w:t xml:space="preserve">, </w:t>
      </w:r>
      <w:r w:rsidRPr="00233F7C">
        <w:rPr>
          <w:rFonts w:eastAsia="等线"/>
          <w:lang w:val="en-IN"/>
        </w:rPr>
        <w:t xml:space="preserve">UE-to-UE </w:t>
      </w:r>
      <w:r>
        <w:rPr>
          <w:rFonts w:eastAsia="等线"/>
          <w:lang w:val="en-IN"/>
        </w:rPr>
        <w:t>r</w:t>
      </w:r>
      <w:r w:rsidRPr="00233F7C">
        <w:rPr>
          <w:rFonts w:eastAsia="等线"/>
          <w:lang w:val="en-IN"/>
        </w:rPr>
        <w:t>elay sends a Link Modification Request to the</w:t>
      </w:r>
      <w:r>
        <w:rPr>
          <w:rFonts w:eastAsia="等线"/>
          <w:lang w:val="en-IN"/>
        </w:rPr>
        <w:t xml:space="preserve"> target UE</w:t>
      </w:r>
      <w:r w:rsidRPr="00233F7C">
        <w:rPr>
          <w:rFonts w:eastAsia="等线"/>
          <w:lang w:val="en-IN"/>
        </w:rPr>
        <w:t>.</w:t>
      </w:r>
      <w:r>
        <w:rPr>
          <w:rFonts w:eastAsia="等线"/>
          <w:lang w:val="en-IN"/>
        </w:rPr>
        <w:t xml:space="preserve"> The security for this </w:t>
      </w:r>
      <w:r w:rsidRPr="00233F7C">
        <w:rPr>
          <w:rFonts w:eastAsia="等线"/>
          <w:lang w:val="en-IN"/>
        </w:rPr>
        <w:t>existing PC5 link</w:t>
      </w:r>
      <w:r>
        <w:rPr>
          <w:rFonts w:eastAsia="等线"/>
          <w:lang w:val="en-IN"/>
        </w:rPr>
        <w:t xml:space="preserve"> may have been established, then the step 6 can be skipped.</w:t>
      </w:r>
    </w:p>
    <w:p w14:paraId="6D6014E1" w14:textId="77777777" w:rsidR="003F1B7A" w:rsidRDefault="003F1B7A" w:rsidP="003F1B7A">
      <w:pPr>
        <w:pStyle w:val="ac"/>
        <w:ind w:firstLineChars="0" w:firstLine="0"/>
        <w:rPr>
          <w:rFonts w:eastAsia="等线"/>
          <w:lang w:val="en-IN"/>
        </w:rPr>
      </w:pPr>
      <w:r>
        <w:rPr>
          <w:rFonts w:eastAsia="等线"/>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ac"/>
        <w:ind w:firstLineChars="0" w:firstLine="0"/>
      </w:pPr>
      <w:r>
        <w:rPr>
          <w:rFonts w:eastAsia="等线" w:hint="eastAsia"/>
          <w:lang w:val="en-IN"/>
        </w:rPr>
        <w:t>7</w:t>
      </w:r>
      <w:r>
        <w:rPr>
          <w:rFonts w:eastAsia="等线"/>
          <w:lang w:val="en-IN"/>
        </w:rPr>
        <w:t xml:space="preserve">a. </w:t>
      </w:r>
      <w:r>
        <w:t>After step 6, the target UE sends the Direct Communication Accept to the UE-to-UE relay.</w:t>
      </w:r>
    </w:p>
    <w:p w14:paraId="596EDAD7" w14:textId="77777777" w:rsidR="003F1B7A" w:rsidRDefault="003F1B7A" w:rsidP="003F1B7A">
      <w:pPr>
        <w:pStyle w:val="ac"/>
        <w:ind w:firstLineChars="0" w:firstLine="0"/>
        <w:rPr>
          <w:rFonts w:eastAsia="等线"/>
          <w:lang w:val="en-IN"/>
        </w:rPr>
      </w:pPr>
      <w:r>
        <w:rPr>
          <w:rFonts w:eastAsia="等线" w:hint="eastAsia"/>
          <w:lang w:val="en-IN"/>
        </w:rPr>
        <w:t>7</w:t>
      </w:r>
      <w:r>
        <w:rPr>
          <w:rFonts w:eastAsia="等线"/>
          <w:lang w:val="en-IN"/>
        </w:rPr>
        <w:t>b.</w:t>
      </w:r>
      <w:r w:rsidRPr="00FB3147">
        <w:t xml:space="preserve"> </w:t>
      </w:r>
      <w:r w:rsidRPr="00FB3147">
        <w:rPr>
          <w:rFonts w:eastAsia="等线"/>
          <w:lang w:val="en-IN"/>
        </w:rPr>
        <w:t>After step</w:t>
      </w:r>
      <w:r>
        <w:rPr>
          <w:rFonts w:eastAsia="等线"/>
          <w:lang w:val="en-IN"/>
        </w:rPr>
        <w:t xml:space="preserve"> 5</w:t>
      </w:r>
      <w:r w:rsidRPr="00FB3147">
        <w:rPr>
          <w:rFonts w:eastAsia="等线"/>
          <w:lang w:val="en-IN"/>
        </w:rPr>
        <w:t xml:space="preserve">b, the target UE sends the Link Modification Accept to the UE-to-UE </w:t>
      </w:r>
      <w:r>
        <w:rPr>
          <w:rFonts w:eastAsia="等线"/>
          <w:lang w:val="en-IN"/>
        </w:rPr>
        <w:t>r</w:t>
      </w:r>
      <w:r w:rsidRPr="00FB3147">
        <w:rPr>
          <w:rFonts w:eastAsia="等线"/>
          <w:lang w:val="en-IN"/>
        </w:rPr>
        <w:t>elay.</w:t>
      </w:r>
    </w:p>
    <w:p w14:paraId="0CCE5794" w14:textId="77777777" w:rsidR="003F1B7A" w:rsidRDefault="003F1B7A" w:rsidP="003F1B7A">
      <w:pPr>
        <w:pStyle w:val="ac"/>
        <w:ind w:firstLineChars="0" w:firstLine="0"/>
        <w:rPr>
          <w:rFonts w:eastAsia="等线"/>
          <w:lang w:val="en-IN"/>
        </w:rPr>
      </w:pPr>
      <w:r>
        <w:rPr>
          <w:rFonts w:eastAsia="等线"/>
          <w:lang w:val="en-IN"/>
        </w:rPr>
        <w:t>8a. I</w:t>
      </w:r>
      <w:r w:rsidRPr="00FB3147">
        <w:rPr>
          <w:rFonts w:eastAsia="等线"/>
          <w:lang w:val="en-IN"/>
        </w:rPr>
        <w:t>f step</w:t>
      </w:r>
      <w:r>
        <w:rPr>
          <w:rFonts w:eastAsia="等线"/>
          <w:lang w:val="en-IN"/>
        </w:rPr>
        <w:t xml:space="preserve"> 3</w:t>
      </w:r>
      <w:r w:rsidRPr="00FB3147">
        <w:rPr>
          <w:rFonts w:eastAsia="等线"/>
          <w:lang w:val="en-IN"/>
        </w:rPr>
        <w:t xml:space="preserve">a is performed, the UE-to-UE </w:t>
      </w:r>
      <w:r>
        <w:rPr>
          <w:rFonts w:eastAsia="等线"/>
          <w:lang w:val="en-IN"/>
        </w:rPr>
        <w:t>r</w:t>
      </w:r>
      <w:r w:rsidRPr="00FB3147">
        <w:rPr>
          <w:rFonts w:eastAsia="等线"/>
          <w:lang w:val="en-IN"/>
        </w:rPr>
        <w:t>elay sends the Direct Communication Accept to the source UE.</w:t>
      </w:r>
    </w:p>
    <w:p w14:paraId="63028AB3" w14:textId="77777777" w:rsidR="003F1B7A" w:rsidRPr="00FB3147" w:rsidRDefault="003F1B7A" w:rsidP="003F1B7A">
      <w:pPr>
        <w:pStyle w:val="ac"/>
        <w:ind w:firstLineChars="0" w:firstLine="0"/>
        <w:rPr>
          <w:rFonts w:eastAsia="等线"/>
          <w:lang w:val="en-IN"/>
        </w:rPr>
      </w:pPr>
      <w:r>
        <w:rPr>
          <w:rFonts w:eastAsia="等线" w:hint="eastAsia"/>
          <w:lang w:val="en-IN"/>
        </w:rPr>
        <w:t>8</w:t>
      </w:r>
      <w:r>
        <w:rPr>
          <w:rFonts w:eastAsia="等线"/>
          <w:lang w:val="en-IN"/>
        </w:rPr>
        <w:t>b. I</w:t>
      </w:r>
      <w:r w:rsidRPr="00FB3147">
        <w:rPr>
          <w:rFonts w:eastAsia="等线"/>
          <w:lang w:val="en-IN"/>
        </w:rPr>
        <w:t>f step</w:t>
      </w:r>
      <w:r>
        <w:rPr>
          <w:rFonts w:eastAsia="等线"/>
          <w:lang w:val="en-IN"/>
        </w:rPr>
        <w:t xml:space="preserve"> 3b</w:t>
      </w:r>
      <w:r w:rsidRPr="00FB3147">
        <w:rPr>
          <w:rFonts w:eastAsia="等线"/>
          <w:lang w:val="en-IN"/>
        </w:rPr>
        <w:t xml:space="preserve"> is performed, th</w:t>
      </w:r>
      <w:r>
        <w:rPr>
          <w:rFonts w:eastAsia="等线"/>
          <w:lang w:val="en-IN"/>
        </w:rPr>
        <w:t xml:space="preserve">e </w:t>
      </w:r>
      <w:r>
        <w:t>UE-to-UE Relay sends the Link Modification Accept to the source UE.</w:t>
      </w:r>
    </w:p>
    <w:p w14:paraId="738FEF3C" w14:textId="7BB8A836" w:rsidR="003F1B7A" w:rsidRPr="00CD5F2C" w:rsidRDefault="003F1B7A" w:rsidP="003F1B7A">
      <w:pPr>
        <w:pStyle w:val="ac"/>
        <w:ind w:firstLineChars="0" w:firstLine="0"/>
        <w:rPr>
          <w:rFonts w:eastAsia="等线"/>
          <w:lang w:val="en-IN"/>
        </w:rPr>
      </w:pPr>
      <w:r>
        <w:rPr>
          <w:rFonts w:eastAsia="等线"/>
          <w:lang w:val="en-IN"/>
        </w:rPr>
        <w:t>9</w:t>
      </w:r>
      <w:r w:rsidRPr="00CD5F2C">
        <w:rPr>
          <w:rFonts w:eastAsia="等线"/>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ac"/>
        <w:ind w:firstLineChars="0" w:firstLine="0"/>
        <w:rPr>
          <w:rFonts w:eastAsia="等线"/>
          <w:lang w:val="en-IN"/>
        </w:rPr>
      </w:pPr>
      <w:r w:rsidRPr="00CD5F2C">
        <w:rPr>
          <w:rFonts w:eastAsia="等线"/>
          <w:lang w:val="en-IN"/>
        </w:rPr>
        <w:t xml:space="preserve">To establish the End-to-End security between source UE and target UE, the message includes </w:t>
      </w:r>
      <w:r w:rsidRPr="00CD5F2C">
        <w:rPr>
          <w:rFonts w:eastAsia="等线" w:hint="eastAsia"/>
          <w:lang w:val="en-IN"/>
        </w:rPr>
        <w:t>RSC,</w:t>
      </w:r>
      <w:r w:rsidRPr="00CD5F2C">
        <w:rPr>
          <w:rFonts w:eastAsia="等线"/>
          <w:lang w:val="en-IN"/>
        </w:rPr>
        <w:t xml:space="preserve"> source UE’s security capability and source UE’s security policy. This message may include shared security credential ID between source UE and target UE to generate K</w:t>
      </w:r>
      <w:r w:rsidRPr="00CD5F2C">
        <w:rPr>
          <w:rFonts w:eastAsia="等线"/>
          <w:vertAlign w:val="subscript"/>
          <w:lang w:val="en-IN"/>
        </w:rPr>
        <w:t>D</w:t>
      </w:r>
      <w:r w:rsidRPr="00CD5F2C">
        <w:rPr>
          <w:rFonts w:eastAsia="等线"/>
          <w:lang w:val="en-IN"/>
        </w:rPr>
        <w:t>, or if there exists a shared key K</w:t>
      </w:r>
      <w:r w:rsidRPr="00CD5F2C">
        <w:rPr>
          <w:rFonts w:eastAsia="等线"/>
          <w:vertAlign w:val="subscript"/>
          <w:lang w:val="en-IN"/>
        </w:rPr>
        <w:t>D</w:t>
      </w:r>
      <w:r w:rsidRPr="00CD5F2C">
        <w:rPr>
          <w:rFonts w:eastAsia="等线"/>
          <w:lang w:val="en-IN"/>
        </w:rPr>
        <w:t xml:space="preserve"> between source UE and target UE, the message may include</w:t>
      </w:r>
      <w:r w:rsidRPr="00CD5F2C">
        <w:rPr>
          <w:rFonts w:eastAsia="等线" w:hint="eastAsia"/>
          <w:lang w:val="en-IN"/>
        </w:rPr>
        <w:t xml:space="preserv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Nonce_1 (for session key K</w:t>
      </w:r>
      <w:r w:rsidRPr="00CD5F2C">
        <w:rPr>
          <w:rFonts w:eastAsia="等线"/>
          <w:vertAlign w:val="subscript"/>
          <w:lang w:val="en-IN"/>
        </w:rPr>
        <w:t>D-sess</w:t>
      </w:r>
      <w:r w:rsidRPr="00CD5F2C">
        <w:rPr>
          <w:rFonts w:eastAsia="等线"/>
          <w:lang w:val="en-IN"/>
        </w:rPr>
        <w:t xml:space="preserve"> generation), and the most significant 8-bits of the K</w:t>
      </w:r>
      <w:r w:rsidRPr="00CD5F2C">
        <w:rPr>
          <w:rFonts w:eastAsia="等线"/>
          <w:vertAlign w:val="subscript"/>
          <w:lang w:val="en-IN"/>
        </w:rPr>
        <w:t>D-sess</w:t>
      </w:r>
      <w:r w:rsidRPr="00CD5F2C">
        <w:rPr>
          <w:rFonts w:eastAsia="等线"/>
          <w:lang w:val="en-IN"/>
        </w:rPr>
        <w:t xml:space="preserve"> ID (for </w:t>
      </w:r>
      <w:r w:rsidRPr="008E67A7">
        <w:rPr>
          <w:rFonts w:eastAsia="Malgun Gothic"/>
        </w:rPr>
        <w:t>uniquely</w:t>
      </w:r>
      <w:r w:rsidRPr="00CD5F2C">
        <w:rPr>
          <w:rFonts w:eastAsia="等线"/>
          <w:color w:val="000000"/>
          <w:kern w:val="0"/>
          <w:szCs w:val="20"/>
        </w:rPr>
        <w:t xml:space="preserve"> identifying K</w:t>
      </w:r>
      <w:r w:rsidRPr="00CD5F2C">
        <w:rPr>
          <w:rFonts w:eastAsia="等线"/>
          <w:color w:val="000000"/>
          <w:kern w:val="0"/>
          <w:szCs w:val="20"/>
          <w:vertAlign w:val="subscript"/>
        </w:rPr>
        <w:t>D-sess</w:t>
      </w:r>
      <w:r w:rsidRPr="00CD5F2C">
        <w:rPr>
          <w:rFonts w:eastAsia="等线"/>
          <w:color w:val="000000"/>
          <w:kern w:val="0"/>
          <w:szCs w:val="20"/>
        </w:rPr>
        <w:t xml:space="preserve"> at source UE</w:t>
      </w:r>
      <w:r w:rsidRPr="00CD5F2C">
        <w:rPr>
          <w:rFonts w:eastAsia="等线"/>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ac"/>
        <w:ind w:firstLineChars="0" w:firstLine="0"/>
        <w:rPr>
          <w:rFonts w:eastAsia="等线"/>
          <w:lang w:val="en-IN"/>
        </w:rPr>
      </w:pPr>
      <w:r w:rsidRPr="00CD5F2C">
        <w:rPr>
          <w:rFonts w:eastAsia="等线"/>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等线"/>
        </w:rPr>
        <w:t>.</w:t>
      </w:r>
    </w:p>
    <w:p w14:paraId="0924E8EF" w14:textId="2989BB2F" w:rsidR="003F1B7A" w:rsidRPr="0044195A" w:rsidRDefault="003F1B7A" w:rsidP="003F1B7A">
      <w:pPr>
        <w:pStyle w:val="ac"/>
        <w:ind w:firstLineChars="0" w:firstLine="0"/>
        <w:rPr>
          <w:rFonts w:eastAsia="等线"/>
          <w:lang w:val="en-IN"/>
        </w:rPr>
      </w:pPr>
      <w:r>
        <w:rPr>
          <w:rFonts w:eastAsia="等线"/>
          <w:lang w:val="en-IN"/>
        </w:rPr>
        <w:t>10</w:t>
      </w:r>
      <w:r w:rsidRPr="00CD5F2C">
        <w:rPr>
          <w:rFonts w:eastAsia="等线"/>
          <w:lang w:val="en-IN"/>
        </w:rPr>
        <w:t xml:space="preserve">. </w:t>
      </w:r>
      <w:bookmarkStart w:id="625" w:name="_Hlk102730553"/>
      <w:r w:rsidRPr="00CD5F2C">
        <w:rPr>
          <w:rFonts w:eastAsia="等线" w:hint="eastAsia"/>
          <w:lang w:val="en-IN"/>
        </w:rPr>
        <w:t>During</w:t>
      </w:r>
      <w:r w:rsidRPr="00CD5F2C">
        <w:rPr>
          <w:rFonts w:eastAsia="等线"/>
          <w:lang w:val="en-IN"/>
        </w:rPr>
        <w:t xml:space="preserve"> </w:t>
      </w:r>
      <w:r w:rsidRPr="00CD5F2C">
        <w:rPr>
          <w:rFonts w:eastAsia="等线" w:hint="eastAsia"/>
          <w:lang w:val="en-IN"/>
        </w:rPr>
        <w:t>the</w:t>
      </w:r>
      <w:r w:rsidRPr="00CD5F2C">
        <w:rPr>
          <w:rFonts w:eastAsia="等线"/>
          <w:lang w:val="en-IN"/>
        </w:rPr>
        <w:t xml:space="preserve"> Direct Auth and Key Establishment, several </w:t>
      </w:r>
      <w:r w:rsidRPr="00CD5F2C">
        <w:rPr>
          <w:rFonts w:eastAsia="等线"/>
        </w:rPr>
        <w:t>authentication signallings are exchanged between the peer UEs to derive the shared key K</w:t>
      </w:r>
      <w:r w:rsidRPr="00CD5F2C">
        <w:rPr>
          <w:rFonts w:eastAsia="等线"/>
          <w:vertAlign w:val="subscript"/>
        </w:rPr>
        <w:t xml:space="preserve">D </w:t>
      </w:r>
      <w:r w:rsidRPr="00CD5F2C">
        <w:rPr>
          <w:rFonts w:eastAsia="等线"/>
        </w:rPr>
        <w:t xml:space="preserve">based on the shared credential between </w:t>
      </w:r>
      <w:r w:rsidRPr="00CD5F2C">
        <w:rPr>
          <w:rFonts w:eastAsia="等线" w:hint="eastAsia"/>
        </w:rPr>
        <w:t>s</w:t>
      </w:r>
      <w:r w:rsidRPr="00CD5F2C">
        <w:rPr>
          <w:rFonts w:eastAsia="等线"/>
        </w:rPr>
        <w:t xml:space="preserve">ource UE and </w:t>
      </w:r>
      <w:r w:rsidRPr="00CD5F2C">
        <w:rPr>
          <w:rFonts w:eastAsia="等线" w:hint="eastAsia"/>
        </w:rPr>
        <w:t>t</w:t>
      </w:r>
      <w:r w:rsidRPr="00CD5F2C">
        <w:rPr>
          <w:rFonts w:eastAsia="等线"/>
        </w:rPr>
        <w:t xml:space="preserve">arget UE. </w:t>
      </w:r>
    </w:p>
    <w:p w14:paraId="6808C747" w14:textId="77777777" w:rsidR="003F1B7A" w:rsidRPr="00BA7220" w:rsidRDefault="003F1B7A" w:rsidP="003F1B7A">
      <w:pPr>
        <w:pStyle w:val="NO"/>
      </w:pPr>
      <w:bookmarkStart w:id="626"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625"/>
    <w:bookmarkEnd w:id="626"/>
    <w:p w14:paraId="33D1E04F" w14:textId="23DEB725" w:rsidR="003F1B7A" w:rsidRPr="0044195A" w:rsidRDefault="003F1B7A" w:rsidP="003F1B7A">
      <w:pPr>
        <w:pStyle w:val="ac"/>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等线"/>
        </w:rPr>
        <w:t>End-to-</w:t>
      </w:r>
      <w:r w:rsidRPr="00EF09D7">
        <w:t xml:space="preserve">End </w:t>
      </w:r>
      <w:r w:rsidRPr="00B35D50">
        <w:t>secu</w:t>
      </w:r>
      <w:r w:rsidRPr="005A0E69">
        <w:t>r</w:t>
      </w:r>
      <w:r>
        <w:t xml:space="preserve">ity protection, based on source UE’s security policy, </w:t>
      </w:r>
      <w:bookmarkStart w:id="627" w:name="_Hlk110947979"/>
      <w:r w:rsidRPr="00CD5F2C">
        <w:rPr>
          <w:rFonts w:eastAsia="等线"/>
        </w:rPr>
        <w:t xml:space="preserve">target UE choose Nonce_2 and </w:t>
      </w:r>
      <w:bookmarkStart w:id="628" w:name="_Hlk110959567"/>
      <w:r w:rsidRPr="00CD5F2C">
        <w:rPr>
          <w:rFonts w:eastAsia="等线"/>
          <w:lang w:val="en-IN"/>
        </w:rPr>
        <w:t xml:space="preserve">generates </w:t>
      </w:r>
      <w:bookmarkEnd w:id="628"/>
      <w:r w:rsidRPr="00CD5F2C">
        <w:rPr>
          <w:rFonts w:eastAsia="等线"/>
          <w:lang w:val="en-IN"/>
        </w:rPr>
        <w:t>the session key K</w:t>
      </w:r>
      <w:r w:rsidRPr="00CD5F2C">
        <w:rPr>
          <w:rFonts w:eastAsia="等线"/>
          <w:vertAlign w:val="subscript"/>
          <w:lang w:val="en-IN"/>
        </w:rPr>
        <w:t>D</w:t>
      </w:r>
      <w:r w:rsidRPr="00CD5F2C">
        <w:rPr>
          <w:rFonts w:eastAsia="等线"/>
          <w:lang w:val="en-IN"/>
        </w:rPr>
        <w:t xml:space="preserve">-sess as specified in clause 6.6.2.3.1, </w:t>
      </w:r>
      <w:r w:rsidRPr="00CD5F2C">
        <w:rPr>
          <w:rFonts w:eastAsia="等线"/>
        </w:rPr>
        <w:t xml:space="preserve">selects integrity and encryption </w:t>
      </w:r>
      <w:r w:rsidRPr="007B0C8B">
        <w:t>algorithm</w:t>
      </w:r>
      <w:r>
        <w:t xml:space="preserve">s from Source UE’s capability, </w:t>
      </w:r>
      <w:r w:rsidRPr="00171FD4">
        <w:t>generate</w:t>
      </w:r>
      <w:r>
        <w:t xml:space="preserve">s </w:t>
      </w:r>
      <w:r w:rsidRPr="00CD5F2C">
        <w:rPr>
          <w:rFonts w:eastAsia="等线"/>
        </w:rPr>
        <w:t xml:space="preserve">integrity and encryption keys </w:t>
      </w:r>
      <w:r w:rsidRPr="00CD5F2C">
        <w:rPr>
          <w:rFonts w:eastAsia="等线"/>
          <w:lang w:val="en-IN"/>
        </w:rPr>
        <w:t>as specified in clause 6.6.2.3.2. The target UE may choose LSB of K</w:t>
      </w:r>
      <w:r w:rsidRPr="0044195A">
        <w:rPr>
          <w:rFonts w:eastAsia="等线"/>
          <w:vertAlign w:val="subscript"/>
          <w:lang w:val="en-IN"/>
        </w:rPr>
        <w:t>D-sess</w:t>
      </w:r>
      <w:r w:rsidRPr="00CD5F2C">
        <w:rPr>
          <w:rFonts w:eastAsia="等线"/>
          <w:lang w:val="en-IN"/>
        </w:rPr>
        <w:t xml:space="preserve"> ID, forms K</w:t>
      </w:r>
      <w:r w:rsidRPr="0044195A">
        <w:rPr>
          <w:rFonts w:eastAsia="等线"/>
          <w:vertAlign w:val="subscript"/>
          <w:lang w:val="en-IN"/>
        </w:rPr>
        <w:t>D-sess</w:t>
      </w:r>
      <w:r w:rsidRPr="00CD5F2C">
        <w:rPr>
          <w:rFonts w:eastAsia="等线"/>
          <w:lang w:val="en-IN"/>
        </w:rPr>
        <w:t xml:space="preserve"> ID, and stores K</w:t>
      </w:r>
      <w:r w:rsidRPr="0044195A">
        <w:rPr>
          <w:rFonts w:eastAsia="等线"/>
          <w:vertAlign w:val="subscript"/>
          <w:lang w:val="en-IN"/>
        </w:rPr>
        <w:t>D-sess</w:t>
      </w:r>
      <w:r w:rsidRPr="00CD5F2C">
        <w:rPr>
          <w:rFonts w:eastAsia="等线"/>
          <w:lang w:val="en-IN"/>
        </w:rPr>
        <w:t xml:space="preserve"> ID with K</w:t>
      </w:r>
      <w:r w:rsidRPr="0044195A">
        <w:rPr>
          <w:rFonts w:eastAsia="等线"/>
          <w:vertAlign w:val="subscript"/>
          <w:lang w:val="en-IN"/>
        </w:rPr>
        <w:t>D-sess</w:t>
      </w:r>
      <w:r w:rsidRPr="00CD5F2C">
        <w:rPr>
          <w:rFonts w:eastAsia="等线"/>
          <w:lang w:val="en-IN"/>
        </w:rPr>
        <w:t xml:space="preserve">. The target UE may choose the MSB </w:t>
      </w:r>
      <w:r w:rsidRPr="00CD5F2C">
        <w:rPr>
          <w:rFonts w:eastAsia="等线"/>
          <w:color w:val="000000"/>
          <w:kern w:val="0"/>
          <w:szCs w:val="20"/>
        </w:rPr>
        <w:t>of K</w:t>
      </w:r>
      <w:r w:rsidRPr="00CD5F2C">
        <w:rPr>
          <w:rFonts w:eastAsia="等线"/>
          <w:color w:val="000000"/>
          <w:kern w:val="0"/>
          <w:sz w:val="12"/>
          <w:szCs w:val="12"/>
        </w:rPr>
        <w:t>D</w:t>
      </w:r>
      <w:r w:rsidRPr="00CD5F2C">
        <w:rPr>
          <w:rFonts w:eastAsia="等线"/>
          <w:color w:val="000000"/>
          <w:kern w:val="0"/>
          <w:szCs w:val="20"/>
        </w:rPr>
        <w:t xml:space="preserve"> ID to </w:t>
      </w:r>
      <w:r w:rsidRPr="008E67A7">
        <w:rPr>
          <w:rFonts w:eastAsia="Malgun Gothic"/>
        </w:rPr>
        <w:t>uniquely</w:t>
      </w:r>
      <w:r w:rsidRPr="00CD5F2C">
        <w:rPr>
          <w:rFonts w:eastAsia="等线"/>
          <w:color w:val="000000"/>
          <w:kern w:val="0"/>
          <w:szCs w:val="20"/>
        </w:rPr>
        <w:t xml:space="preserve"> identify K</w:t>
      </w:r>
      <w:r w:rsidRPr="00CD5F2C">
        <w:rPr>
          <w:rFonts w:eastAsia="等线"/>
          <w:color w:val="000000"/>
          <w:kern w:val="0"/>
          <w:szCs w:val="20"/>
          <w:vertAlign w:val="subscript"/>
        </w:rPr>
        <w:t>D</w:t>
      </w:r>
      <w:r w:rsidRPr="00CD5F2C">
        <w:rPr>
          <w:rFonts w:eastAsia="等线"/>
          <w:color w:val="000000"/>
          <w:kern w:val="0"/>
          <w:szCs w:val="20"/>
        </w:rPr>
        <w:t xml:space="preserve"> at target UE if a new K</w:t>
      </w:r>
      <w:r w:rsidRPr="0044195A">
        <w:rPr>
          <w:rFonts w:eastAsia="等线"/>
          <w:color w:val="000000"/>
          <w:kern w:val="0"/>
          <w:szCs w:val="20"/>
          <w:vertAlign w:val="subscript"/>
        </w:rPr>
        <w:t>D</w:t>
      </w:r>
      <w:r w:rsidRPr="00CD5F2C">
        <w:rPr>
          <w:rFonts w:eastAsia="等线"/>
          <w:color w:val="000000"/>
          <w:kern w:val="0"/>
          <w:szCs w:val="20"/>
        </w:rPr>
        <w:t xml:space="preserve"> is generated</w:t>
      </w:r>
      <w:r w:rsidRPr="00CD5F2C">
        <w:rPr>
          <w:rFonts w:eastAsia="等线"/>
          <w:lang w:val="en-IN"/>
        </w:rPr>
        <w:t xml:space="preserve">. </w:t>
      </w:r>
    </w:p>
    <w:p w14:paraId="159717A9" w14:textId="3224BB58" w:rsidR="003F1B7A" w:rsidRPr="00CD5F2C" w:rsidRDefault="003F1B7A" w:rsidP="003F1B7A">
      <w:pPr>
        <w:pStyle w:val="ac"/>
        <w:ind w:firstLineChars="0" w:firstLine="0"/>
        <w:jc w:val="left"/>
        <w:rPr>
          <w:rFonts w:eastAsia="等线"/>
          <w:color w:val="000000"/>
          <w:kern w:val="0"/>
          <w:szCs w:val="20"/>
        </w:rPr>
      </w:pPr>
      <w:r>
        <w:t>11b</w:t>
      </w:r>
      <w:r w:rsidRPr="00A770A7">
        <w:t>.</w:t>
      </w:r>
      <w:r>
        <w:t xml:space="preserve"> </w:t>
      </w:r>
      <w:r w:rsidRPr="00CD5F2C">
        <w:rPr>
          <w:rFonts w:eastAsia="等线"/>
          <w:lang w:val="en-IN"/>
        </w:rPr>
        <w:t xml:space="preserve">The </w:t>
      </w:r>
      <w:r w:rsidRPr="00CD5F2C">
        <w:rPr>
          <w:rFonts w:eastAsia="等线" w:hint="eastAsia"/>
          <w:lang w:val="en-IN"/>
        </w:rPr>
        <w:t>t</w:t>
      </w:r>
      <w:r w:rsidRPr="00CD5F2C">
        <w:rPr>
          <w:rFonts w:eastAsia="等线"/>
          <w:lang w:val="en-IN"/>
        </w:rPr>
        <w:t>arget UE activates the integrity protection before sending the Direct Security Mode message if the U2</w:t>
      </w:r>
      <w:r w:rsidRPr="00CD5F2C">
        <w:rPr>
          <w:rFonts w:eastAsia="等线" w:hint="eastAsia"/>
          <w:lang w:val="en-IN"/>
        </w:rPr>
        <w:t>U</w:t>
      </w:r>
      <w:r w:rsidRPr="00CD5F2C">
        <w:rPr>
          <w:rFonts w:eastAsia="等线"/>
          <w:lang w:val="en-IN"/>
        </w:rPr>
        <w:t xml:space="preserve"> relay integrity key K</w:t>
      </w:r>
      <w:r w:rsidRPr="0044195A">
        <w:rPr>
          <w:rFonts w:eastAsia="等线"/>
          <w:vertAlign w:val="subscript"/>
          <w:lang w:val="en-IN"/>
        </w:rPr>
        <w:t>D-int</w:t>
      </w:r>
      <w:r w:rsidRPr="00CD5F2C">
        <w:rPr>
          <w:rFonts w:eastAsia="等线"/>
          <w:lang w:val="en-IN"/>
        </w:rPr>
        <w:t xml:space="preserve"> has been derived</w:t>
      </w:r>
      <w:r w:rsidRPr="00CD5F2C">
        <w:rPr>
          <w:rFonts w:eastAsia="等线"/>
          <w:color w:val="000000"/>
          <w:kern w:val="0"/>
          <w:szCs w:val="20"/>
        </w:rPr>
        <w:t>.</w:t>
      </w:r>
    </w:p>
    <w:p w14:paraId="60736384" w14:textId="4633DB96" w:rsidR="003F1B7A" w:rsidRPr="0044195A" w:rsidRDefault="003F1B7A" w:rsidP="003F1B7A">
      <w:pPr>
        <w:pStyle w:val="ac"/>
        <w:ind w:firstLineChars="0" w:firstLine="0"/>
        <w:jc w:val="left"/>
        <w:rPr>
          <w:rFonts w:eastAsia="等线"/>
          <w:lang w:val="en-IN"/>
        </w:rPr>
      </w:pPr>
      <w:r>
        <w:rPr>
          <w:rFonts w:eastAsia="等线"/>
        </w:rPr>
        <w:t>12</w:t>
      </w:r>
      <w:r w:rsidRPr="00CD5F2C">
        <w:rPr>
          <w:rFonts w:eastAsia="等线"/>
        </w:rPr>
        <w:t xml:space="preserve">. </w:t>
      </w:r>
      <w:r w:rsidRPr="00CD5F2C">
        <w:rPr>
          <w:rFonts w:eastAsia="等线"/>
          <w:lang w:val="en-IN"/>
        </w:rPr>
        <w:t xml:space="preserve">The target UE sends the Direct Security Mode message to source UE through UE-to-UE relay, including </w:t>
      </w:r>
      <w:r w:rsidRPr="00CD5F2C">
        <w:rPr>
          <w:rFonts w:eastAsia="等线"/>
          <w:color w:val="000000"/>
          <w:kern w:val="0"/>
          <w:szCs w:val="20"/>
        </w:rPr>
        <w:t>Source UE’s security capabilities, Source UE’s security policy to protect from bidding down attack. The message also includes</w:t>
      </w:r>
      <w:r w:rsidRPr="00CD5F2C">
        <w:rPr>
          <w:rFonts w:eastAsia="等线" w:hint="eastAsia"/>
          <w:lang w:val="en-IN"/>
        </w:rPr>
        <w:t xml:space="preserve"> </w:t>
      </w:r>
      <w:r w:rsidRPr="00CD5F2C">
        <w:rPr>
          <w:rFonts w:eastAsia="等线"/>
          <w:color w:val="000000"/>
          <w:kern w:val="0"/>
          <w:szCs w:val="20"/>
        </w:rPr>
        <w:lastRenderedPageBreak/>
        <w:t>Nonce_2, LSB of K</w:t>
      </w:r>
      <w:r w:rsidRPr="00CD5F2C">
        <w:rPr>
          <w:rFonts w:eastAsia="等线"/>
          <w:color w:val="000000"/>
          <w:kern w:val="0"/>
          <w:sz w:val="12"/>
          <w:szCs w:val="12"/>
        </w:rPr>
        <w:t>D</w:t>
      </w:r>
      <w:r w:rsidRPr="00CD5F2C">
        <w:rPr>
          <w:rFonts w:eastAsia="等线"/>
          <w:color w:val="000000"/>
          <w:kern w:val="0"/>
          <w:szCs w:val="20"/>
        </w:rPr>
        <w:t>-sess ID, chosen_algs, and MAC for integrity protection, or the message may include MSB of K</w:t>
      </w:r>
      <w:r w:rsidRPr="00CD5F2C">
        <w:rPr>
          <w:rFonts w:eastAsia="等线"/>
          <w:color w:val="000000"/>
          <w:kern w:val="0"/>
          <w:sz w:val="12"/>
          <w:szCs w:val="12"/>
        </w:rPr>
        <w:t>D</w:t>
      </w:r>
      <w:r w:rsidRPr="00CD5F2C">
        <w:rPr>
          <w:rFonts w:eastAsia="等线"/>
          <w:color w:val="000000"/>
          <w:kern w:val="0"/>
          <w:szCs w:val="20"/>
        </w:rPr>
        <w:t xml:space="preserve"> ID. </w:t>
      </w:r>
    </w:p>
    <w:p w14:paraId="45BDB6D7" w14:textId="4E7BE14F" w:rsidR="003F1B7A" w:rsidRPr="00CD5F2C" w:rsidRDefault="003F1B7A" w:rsidP="003F1B7A">
      <w:pPr>
        <w:pStyle w:val="ac"/>
        <w:ind w:firstLineChars="0" w:firstLine="0"/>
        <w:jc w:val="left"/>
        <w:rPr>
          <w:rFonts w:eastAsia="等线"/>
          <w:lang w:val="en-IN"/>
        </w:rPr>
      </w:pPr>
      <w:r>
        <w:rPr>
          <w:rFonts w:eastAsia="等线"/>
        </w:rPr>
        <w:t>13</w:t>
      </w:r>
      <w:r w:rsidRPr="00CD5F2C">
        <w:rPr>
          <w:rFonts w:eastAsia="等线"/>
        </w:rPr>
        <w:t xml:space="preserve">a. </w:t>
      </w:r>
      <w:r w:rsidRPr="00CD5F2C">
        <w:rPr>
          <w:rFonts w:eastAsia="等线"/>
          <w:lang w:val="en-IN"/>
        </w:rPr>
        <w:t>Upon reception of the Direct Security Mode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source UE </w:t>
      </w:r>
      <w:r w:rsidRPr="00CD5F2C">
        <w:rPr>
          <w:rFonts w:eastAsia="等线"/>
          <w:lang w:val="en-IN"/>
        </w:rPr>
        <w:t>generates the session key K</w:t>
      </w:r>
      <w:r w:rsidRPr="00CD5F2C">
        <w:rPr>
          <w:rFonts w:eastAsia="等线"/>
          <w:vertAlign w:val="subscript"/>
          <w:lang w:val="en-IN"/>
        </w:rPr>
        <w:t>D</w:t>
      </w:r>
      <w:r w:rsidRPr="00CD5F2C">
        <w:rPr>
          <w:rFonts w:eastAsia="等线"/>
          <w:lang w:val="en-IN"/>
        </w:rPr>
        <w:t xml:space="preserve">-sess as specified in clause 6.6.2.3.1. According to the </w:t>
      </w:r>
      <w:r w:rsidRPr="00CD5F2C">
        <w:rPr>
          <w:rFonts w:eastAsia="等线"/>
          <w:color w:val="000000"/>
          <w:kern w:val="0"/>
          <w:szCs w:val="20"/>
        </w:rPr>
        <w:t>chosen_algs from target UE, source UE</w:t>
      </w:r>
      <w:r w:rsidRPr="00171FD4">
        <w:t xml:space="preserve"> generate</w:t>
      </w:r>
      <w:r>
        <w:t xml:space="preserve">s </w:t>
      </w:r>
      <w:r w:rsidRPr="00CD5F2C">
        <w:rPr>
          <w:rFonts w:eastAsia="等线"/>
        </w:rPr>
        <w:t xml:space="preserve">integrity and encryption keys </w:t>
      </w:r>
      <w:r w:rsidRPr="00CD5F2C">
        <w:rPr>
          <w:rFonts w:eastAsia="等线"/>
          <w:lang w:val="en-IN"/>
        </w:rPr>
        <w:t>as specified in clause 6.6.2.3.2. The source UE forms K</w:t>
      </w:r>
      <w:r w:rsidRPr="00CD5F2C">
        <w:rPr>
          <w:rFonts w:eastAsia="等线"/>
          <w:vertAlign w:val="subscript"/>
          <w:lang w:val="en-IN"/>
        </w:rPr>
        <w:t>D</w:t>
      </w:r>
      <w:r w:rsidRPr="00CD5F2C">
        <w:rPr>
          <w:rFonts w:eastAsia="等线"/>
          <w:lang w:val="en-IN"/>
        </w:rPr>
        <w:t>-sess ID from the received LSB of K</w:t>
      </w:r>
      <w:r w:rsidRPr="00CD5F2C">
        <w:rPr>
          <w:rFonts w:eastAsia="等线"/>
          <w:vertAlign w:val="subscript"/>
          <w:lang w:val="en-IN"/>
        </w:rPr>
        <w:t>D</w:t>
      </w:r>
      <w:r w:rsidRPr="00CD5F2C">
        <w:rPr>
          <w:rFonts w:eastAsia="等线"/>
          <w:lang w:val="en-IN"/>
        </w:rPr>
        <w:t>-sess ID and chosen MSB of K</w:t>
      </w:r>
      <w:r w:rsidRPr="00CD5F2C">
        <w:rPr>
          <w:rFonts w:eastAsia="等线"/>
          <w:vertAlign w:val="subscript"/>
          <w:lang w:val="en-IN"/>
        </w:rPr>
        <w:t>D</w:t>
      </w:r>
      <w:r w:rsidRPr="00CD5F2C">
        <w:rPr>
          <w:rFonts w:eastAsia="等线"/>
          <w:lang w:val="en-IN"/>
        </w:rPr>
        <w:t>-sess ID, and stores K</w:t>
      </w:r>
      <w:r w:rsidRPr="00CD5F2C">
        <w:rPr>
          <w:rFonts w:eastAsia="等线"/>
          <w:vertAlign w:val="subscript"/>
          <w:lang w:val="en-IN"/>
        </w:rPr>
        <w:t>D</w:t>
      </w:r>
      <w:r w:rsidRPr="00CD5F2C">
        <w:rPr>
          <w:rFonts w:eastAsia="等线"/>
          <w:lang w:val="en-IN"/>
        </w:rPr>
        <w:t>-sess ID with K</w:t>
      </w:r>
      <w:r w:rsidRPr="00CD5F2C">
        <w:rPr>
          <w:rFonts w:eastAsia="等线"/>
          <w:vertAlign w:val="subscript"/>
          <w:lang w:val="en-IN"/>
        </w:rPr>
        <w:t>D</w:t>
      </w:r>
      <w:r w:rsidRPr="00CD5F2C">
        <w:rPr>
          <w:rFonts w:eastAsia="等线"/>
          <w:lang w:val="en-IN"/>
        </w:rPr>
        <w:t>-sess. Or, if a new K</w:t>
      </w:r>
      <w:r w:rsidRPr="0044195A">
        <w:rPr>
          <w:rFonts w:eastAsia="等线"/>
          <w:vertAlign w:val="subscript"/>
          <w:lang w:val="en-IN"/>
        </w:rPr>
        <w:t>D</w:t>
      </w:r>
      <w:r w:rsidRPr="00CD5F2C">
        <w:rPr>
          <w:rFonts w:eastAsia="等线"/>
          <w:lang w:val="en-IN"/>
        </w:rPr>
        <w:t xml:space="preserve"> is generated, the source UE forms K</w:t>
      </w:r>
      <w:r w:rsidRPr="00CD5F2C">
        <w:rPr>
          <w:rFonts w:eastAsia="等线"/>
          <w:vertAlign w:val="subscript"/>
          <w:lang w:val="en-IN"/>
        </w:rPr>
        <w:t>D</w:t>
      </w:r>
      <w:r w:rsidRPr="00CD5F2C">
        <w:rPr>
          <w:rFonts w:eastAsia="等线"/>
          <w:lang w:val="en-IN"/>
        </w:rPr>
        <w:t xml:space="preserve"> ID from the received MSB of K</w:t>
      </w:r>
      <w:r w:rsidRPr="00CD5F2C">
        <w:rPr>
          <w:rFonts w:eastAsia="等线"/>
          <w:vertAlign w:val="subscript"/>
          <w:lang w:val="en-IN"/>
        </w:rPr>
        <w:t>D</w:t>
      </w:r>
      <w:r w:rsidRPr="00CD5F2C">
        <w:rPr>
          <w:rFonts w:eastAsia="等线"/>
          <w:lang w:val="en-IN"/>
        </w:rPr>
        <w:t xml:space="preserve"> ID and chosen LSB of K</w:t>
      </w:r>
      <w:r w:rsidRPr="00CD5F2C">
        <w:rPr>
          <w:rFonts w:eastAsia="等线"/>
          <w:vertAlign w:val="subscript"/>
          <w:lang w:val="en-IN"/>
        </w:rPr>
        <w:t>D</w:t>
      </w:r>
      <w:r w:rsidRPr="00CD5F2C">
        <w:rPr>
          <w:rFonts w:eastAsia="等线"/>
          <w:lang w:val="en-IN"/>
        </w:rPr>
        <w:t xml:space="preserve"> ID, and store</w:t>
      </w:r>
      <w:r w:rsidRPr="00CD5F2C">
        <w:rPr>
          <w:rFonts w:eastAsia="等线" w:hint="eastAsia"/>
          <w:lang w:val="en-IN"/>
        </w:rPr>
        <w:t>s</w:t>
      </w:r>
      <w:r w:rsidRPr="00CD5F2C">
        <w:rPr>
          <w:rFonts w:eastAsia="等线"/>
          <w:lang w:val="en-IN"/>
        </w:rPr>
        <w:t xml:space="preserve"> the complete K</w:t>
      </w:r>
      <w:r w:rsidRPr="00CD5F2C">
        <w:rPr>
          <w:rFonts w:eastAsia="等线"/>
          <w:vertAlign w:val="subscript"/>
          <w:lang w:val="en-IN"/>
        </w:rPr>
        <w:t>D</w:t>
      </w:r>
      <w:r w:rsidRPr="00CD5F2C">
        <w:rPr>
          <w:rFonts w:eastAsia="等线"/>
          <w:lang w:val="en-IN"/>
        </w:rPr>
        <w:t xml:space="preserve"> ID with K</w:t>
      </w:r>
      <w:r w:rsidRPr="00CD5F2C">
        <w:rPr>
          <w:rFonts w:eastAsia="等线"/>
          <w:vertAlign w:val="subscript"/>
          <w:lang w:val="en-IN"/>
        </w:rPr>
        <w:t>D</w:t>
      </w:r>
      <w:r w:rsidRPr="00CD5F2C">
        <w:rPr>
          <w:rFonts w:eastAsia="等线"/>
          <w:lang w:val="en-IN"/>
        </w:rPr>
        <w:t>.</w:t>
      </w:r>
    </w:p>
    <w:p w14:paraId="1A1C2190" w14:textId="017F690C" w:rsidR="003F1B7A" w:rsidRDefault="003F1B7A" w:rsidP="003F1B7A">
      <w:pPr>
        <w:pStyle w:val="ac"/>
        <w:ind w:firstLineChars="0" w:firstLine="0"/>
        <w:jc w:val="left"/>
      </w:pPr>
      <w:r>
        <w:rPr>
          <w:rFonts w:eastAsia="等线"/>
          <w:lang w:val="en-IN"/>
        </w:rPr>
        <w:t>13</w:t>
      </w:r>
      <w:r w:rsidRPr="00CD5F2C">
        <w:rPr>
          <w:rFonts w:eastAsia="等线"/>
          <w:lang w:val="en-IN"/>
        </w:rPr>
        <w:t xml:space="preserve">b. The source UE verifies the integrity protection using the indicated integrity algorithm in </w:t>
      </w:r>
      <w:r w:rsidRPr="00CD5F2C">
        <w:rPr>
          <w:rFonts w:eastAsia="等线"/>
          <w:color w:val="000000"/>
          <w:kern w:val="0"/>
          <w:szCs w:val="20"/>
        </w:rPr>
        <w:t>chosen_algs</w:t>
      </w:r>
      <w:r w:rsidRPr="00CD5F2C">
        <w:rPr>
          <w:rFonts w:eastAsia="等线"/>
          <w:lang w:val="en-IN"/>
        </w:rPr>
        <w:t xml:space="preserve"> and the generated integrity key. After the successful verification, source UE starts </w:t>
      </w:r>
      <w:r w:rsidRPr="007B0C8B">
        <w:t>integrity</w:t>
      </w:r>
      <w:r>
        <w:t xml:space="preserve"> and </w:t>
      </w:r>
      <w:r w:rsidRPr="00CD5F2C">
        <w:rPr>
          <w:rFonts w:eastAsia="等线"/>
          <w:color w:val="000000"/>
          <w:kern w:val="0"/>
          <w:szCs w:val="20"/>
        </w:rPr>
        <w:t xml:space="preserve">encryption </w:t>
      </w:r>
      <w:r w:rsidRPr="007B0C8B">
        <w:t>protection</w:t>
      </w:r>
      <w:r>
        <w:t xml:space="preserve"> before sending the </w:t>
      </w:r>
      <w:r w:rsidRPr="00CD5F2C">
        <w:rPr>
          <w:rFonts w:eastAsia="等线"/>
          <w:lang w:val="en-IN"/>
        </w:rPr>
        <w:t>Direct Security Mode Complete message.</w:t>
      </w:r>
    </w:p>
    <w:p w14:paraId="4440416B" w14:textId="0FEDA091" w:rsidR="003F1B7A" w:rsidRPr="00CD5F2C" w:rsidRDefault="003F1B7A" w:rsidP="003F1B7A">
      <w:pPr>
        <w:pStyle w:val="ac"/>
        <w:ind w:firstLineChars="0" w:firstLine="0"/>
        <w:jc w:val="left"/>
        <w:rPr>
          <w:rFonts w:eastAsia="等线"/>
          <w:lang w:val="en-IN"/>
        </w:rPr>
      </w:pPr>
      <w:r>
        <w:rPr>
          <w:rFonts w:eastAsia="等线"/>
        </w:rPr>
        <w:t>14</w:t>
      </w:r>
      <w:r w:rsidRPr="00CD5F2C">
        <w:rPr>
          <w:rFonts w:eastAsia="等线"/>
          <w:lang w:val="en-IN"/>
        </w:rPr>
        <w:t>. The source UE sends the Direct Security Mode Complete message to t</w:t>
      </w:r>
      <w:r w:rsidRPr="00CD5F2C">
        <w:rPr>
          <w:rFonts w:eastAsia="等线" w:hint="eastAsia"/>
          <w:lang w:val="en-IN"/>
        </w:rPr>
        <w:t>arget</w:t>
      </w:r>
      <w:r w:rsidRPr="00CD5F2C">
        <w:rPr>
          <w:rFonts w:eastAsia="等线"/>
          <w:lang w:val="en-IN"/>
        </w:rPr>
        <w:t xml:space="preserve"> </w:t>
      </w:r>
      <w:r w:rsidRPr="00CD5F2C">
        <w:rPr>
          <w:rFonts w:eastAsia="等线" w:hint="eastAsia"/>
          <w:lang w:val="en-IN"/>
        </w:rPr>
        <w:t>UE</w:t>
      </w:r>
      <w:r w:rsidRPr="00CD5F2C">
        <w:rPr>
          <w:rFonts w:eastAsia="等线"/>
          <w:lang w:val="en-IN"/>
        </w:rPr>
        <w:t xml:space="preserve"> </w:t>
      </w:r>
      <w:r w:rsidRPr="00CD5F2C">
        <w:rPr>
          <w:rFonts w:eastAsia="等线" w:hint="eastAsia"/>
          <w:lang w:val="en-IN"/>
        </w:rPr>
        <w:t>through</w:t>
      </w:r>
      <w:r w:rsidRPr="00CD5F2C">
        <w:rPr>
          <w:rFonts w:eastAsia="等线"/>
          <w:lang w:val="en-IN"/>
        </w:rPr>
        <w:t xml:space="preserve"> </w:t>
      </w:r>
      <w:r w:rsidRPr="00CD5F2C">
        <w:rPr>
          <w:rFonts w:eastAsia="等线" w:hint="eastAsia"/>
        </w:rPr>
        <w:t>the</w:t>
      </w:r>
      <w:r w:rsidRPr="00CD5F2C">
        <w:rPr>
          <w:rFonts w:eastAsia="等线"/>
        </w:rPr>
        <w:t xml:space="preserve"> UE-to-UE Relay, which may contain the LSB of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if a new K</w:t>
      </w:r>
      <w:r w:rsidRPr="00CD5F2C">
        <w:rPr>
          <w:rFonts w:eastAsia="等线"/>
          <w:vertAlign w:val="subscript"/>
          <w:lang w:val="en-IN"/>
        </w:rPr>
        <w:t xml:space="preserve">D </w:t>
      </w:r>
      <w:r w:rsidRPr="00CD5F2C">
        <w:rPr>
          <w:rFonts w:eastAsia="等线"/>
          <w:lang w:val="en-IN"/>
        </w:rPr>
        <w:t>is generated.</w:t>
      </w:r>
    </w:p>
    <w:p w14:paraId="701A70DF" w14:textId="2A359ECA" w:rsidR="003F1B7A" w:rsidRPr="00CD5F2C" w:rsidRDefault="003F1B7A" w:rsidP="003F1B7A">
      <w:pPr>
        <w:pStyle w:val="ac"/>
        <w:ind w:firstLineChars="0" w:firstLine="0"/>
        <w:jc w:val="left"/>
        <w:rPr>
          <w:rFonts w:eastAsia="等线"/>
          <w:lang w:val="en-IN"/>
        </w:rPr>
      </w:pPr>
      <w:r w:rsidRPr="00CD5F2C">
        <w:rPr>
          <w:rFonts w:eastAsia="等线"/>
          <w:lang w:val="en-IN"/>
        </w:rPr>
        <w:t>1</w:t>
      </w:r>
      <w:r>
        <w:rPr>
          <w:rFonts w:eastAsia="等线"/>
          <w:lang w:val="en-IN"/>
        </w:rPr>
        <w:t>5</w:t>
      </w:r>
      <w:r w:rsidRPr="00CD5F2C">
        <w:rPr>
          <w:rFonts w:eastAsia="等线"/>
          <w:lang w:val="en-IN"/>
        </w:rPr>
        <w:t>. Upon reception of the Direct Security Mode Complete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target UE deciphers and checks the integrity protection on the </w:t>
      </w:r>
      <w:r w:rsidRPr="00CD5F2C">
        <w:rPr>
          <w:rFonts w:eastAsia="等线"/>
          <w:lang w:val="en-IN"/>
        </w:rPr>
        <w:t>Direct Security Mode Complete message</w:t>
      </w:r>
      <w:r w:rsidRPr="00CD5F2C">
        <w:rPr>
          <w:rFonts w:eastAsia="等线"/>
        </w:rPr>
        <w:t>.</w:t>
      </w:r>
      <w:bookmarkEnd w:id="627"/>
      <w:r w:rsidRPr="00CD5F2C">
        <w:rPr>
          <w:rFonts w:eastAsia="等线"/>
        </w:rPr>
        <w:t xml:space="preserve"> The target UE may form the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and store it with K</w:t>
      </w:r>
      <w:r w:rsidRPr="00CD5F2C">
        <w:rPr>
          <w:rFonts w:eastAsia="等线"/>
          <w:vertAlign w:val="subscript"/>
          <w:lang w:val="en-IN"/>
        </w:rPr>
        <w:t>D</w:t>
      </w:r>
      <w:r w:rsidRPr="00CD5F2C">
        <w:rPr>
          <w:rFonts w:eastAsia="等线"/>
          <w:lang w:val="en-IN"/>
        </w:rPr>
        <w:t>.</w:t>
      </w:r>
    </w:p>
    <w:p w14:paraId="6C3C9698" w14:textId="78B6045E" w:rsidR="00237D46" w:rsidRPr="00CD5F2C" w:rsidRDefault="003F1B7A" w:rsidP="00237D46">
      <w:pPr>
        <w:pStyle w:val="ac"/>
        <w:ind w:firstLineChars="0" w:firstLine="0"/>
        <w:jc w:val="left"/>
        <w:rPr>
          <w:rFonts w:eastAsia="等线"/>
        </w:rPr>
      </w:pPr>
      <w:r w:rsidRPr="00CD5F2C">
        <w:rPr>
          <w:rFonts w:eastAsia="等线" w:hint="eastAsia"/>
        </w:rPr>
        <w:t>1</w:t>
      </w:r>
      <w:r>
        <w:rPr>
          <w:rFonts w:eastAsia="等线"/>
        </w:rPr>
        <w:t>6</w:t>
      </w:r>
      <w:r w:rsidRPr="00CD5F2C">
        <w:rPr>
          <w:rFonts w:eastAsia="等线"/>
        </w:rPr>
        <w:t>.</w:t>
      </w:r>
      <w:r w:rsidRPr="00586836">
        <w:t xml:space="preserve"> </w:t>
      </w:r>
      <w:r w:rsidRPr="00CD5F2C">
        <w:rPr>
          <w:rFonts w:eastAsia="等线"/>
        </w:rPr>
        <w:t xml:space="preserve">The Target UE sends a Direct Communication Accept message to the Source UE. </w:t>
      </w:r>
      <w:bookmarkStart w:id="629" w:name="OLE_LINK5"/>
    </w:p>
    <w:p w14:paraId="7873E201" w14:textId="3257C566" w:rsidR="003F1B7A" w:rsidRPr="00BA7220" w:rsidRDefault="003F1B7A" w:rsidP="00237D46">
      <w:pPr>
        <w:pStyle w:val="ac"/>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629"/>
    <w:p w14:paraId="451CBDBD"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623"/>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宋体"/>
        </w:rPr>
      </w:pPr>
      <w:r>
        <w:rPr>
          <w:rFonts w:eastAsia="宋体"/>
        </w:rPr>
        <w:object w:dxaOrig="6121" w:dyaOrig="4291" w14:anchorId="07A75E37">
          <v:shape id="_x0000_i1035" type="#_x0000_t75" style="width:305.85pt;height:214.25pt" o:ole="">
            <v:imagedata r:id="rId32" o:title=""/>
          </v:shape>
          <o:OLEObject Type="Embed" ProgID="Visio.Drawing.15" ShapeID="_x0000_i1035" DrawAspect="Content" ObjectID="_1736192102" r:id="rId33"/>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630" w:name="_Hlk110934888"/>
      <w:r>
        <w:rPr>
          <w:lang w:eastAsia="zh-CN"/>
        </w:rPr>
        <w:t>6.</w:t>
      </w:r>
      <w:r w:rsidR="00CD5F2C">
        <w:rPr>
          <w:rFonts w:hint="eastAsia"/>
          <w:lang w:eastAsia="zh-CN"/>
        </w:rPr>
        <w:t>6</w:t>
      </w:r>
      <w:r>
        <w:rPr>
          <w:rFonts w:hint="eastAsia"/>
          <w:lang w:eastAsia="zh-CN"/>
        </w:rPr>
        <w:t>.</w:t>
      </w:r>
      <w:r>
        <w:rPr>
          <w:lang w:eastAsia="zh-CN"/>
        </w:rPr>
        <w:t>2.2-1</w:t>
      </w:r>
      <w:bookmarkEnd w:id="630"/>
      <w:r w:rsidRPr="008E67A7">
        <w:t xml:space="preserve">: Key Hierarchy for </w:t>
      </w:r>
      <w:r>
        <w:t>UE-to-UE relay</w:t>
      </w:r>
    </w:p>
    <w:p w14:paraId="07B0A303" w14:textId="77777777" w:rsidR="005301AD" w:rsidRDefault="005301AD" w:rsidP="005301AD">
      <w:pPr>
        <w:pStyle w:val="ac"/>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631" w:name="_Hlk110947477"/>
      <w:r w:rsidRPr="008E67A7">
        <w:t>public/private key</w:t>
      </w:r>
      <w:bookmarkEnd w:id="631"/>
      <w:r w:rsidRPr="008E67A7">
        <w:t xml:space="preserve"> pair</w:t>
      </w:r>
      <w:r>
        <w:t xml:space="preserve">. </w:t>
      </w:r>
      <w:bookmarkStart w:id="632"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632"/>
    <w:p w14:paraId="1E6A5C85" w14:textId="77777777" w:rsidR="005301AD" w:rsidRDefault="005301AD" w:rsidP="005301AD">
      <w:pPr>
        <w:pStyle w:val="ac"/>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14:paraId="716C1728" w14:textId="77777777" w:rsidR="005301AD" w:rsidRDefault="005301AD" w:rsidP="005301AD">
      <w:pPr>
        <w:pStyle w:val="ac"/>
        <w:numPr>
          <w:ilvl w:val="0"/>
          <w:numId w:val="7"/>
        </w:numPr>
        <w:ind w:firstLineChars="0"/>
        <w:rPr>
          <w:rFonts w:eastAsia="宋体"/>
        </w:rPr>
      </w:pPr>
      <w:bookmarkStart w:id="633" w:name="_Hlk110956694"/>
      <w:r w:rsidRPr="00014E7F">
        <w:rPr>
          <w:rFonts w:eastAsia="宋体"/>
        </w:rPr>
        <w:t>K</w:t>
      </w:r>
      <w:r w:rsidRPr="00014E7F">
        <w:rPr>
          <w:rFonts w:eastAsia="宋体"/>
          <w:vertAlign w:val="subscript"/>
        </w:rPr>
        <w:t>D</w:t>
      </w:r>
      <w:r w:rsidRPr="00014E7F">
        <w:rPr>
          <w:rFonts w:eastAsia="宋体"/>
        </w:rPr>
        <w:t>-sess</w:t>
      </w:r>
      <w:bookmarkEnd w:id="633"/>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14:paraId="5AC14640" w14:textId="77777777" w:rsidR="005301AD" w:rsidRPr="00F75410" w:rsidRDefault="005301AD" w:rsidP="005301AD">
      <w:pPr>
        <w:pStyle w:val="ac"/>
        <w:numPr>
          <w:ilvl w:val="0"/>
          <w:numId w:val="7"/>
        </w:numPr>
        <w:ind w:firstLineChars="0"/>
        <w:rPr>
          <w:rFonts w:eastAsia="宋体"/>
        </w:rPr>
      </w:pPr>
      <w:r w:rsidRPr="00014E7F">
        <w:rPr>
          <w:rFonts w:eastAsia="宋体"/>
        </w:rPr>
        <w:lastRenderedPageBreak/>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14:paraId="43B0F4AB"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634" w:name="_Hlk110958031"/>
      <w:r>
        <w:rPr>
          <w:rFonts w:ascii="Arial" w:hAnsi="Arial"/>
          <w:sz w:val="24"/>
        </w:rPr>
        <w:t xml:space="preserve"> </w:t>
      </w:r>
      <w:r w:rsidRPr="00BC1DF6">
        <w:rPr>
          <w:rFonts w:ascii="Arial" w:hAnsi="Arial"/>
          <w:sz w:val="24"/>
        </w:rPr>
        <w:t>derivation function</w:t>
      </w:r>
      <w:bookmarkEnd w:id="634"/>
      <w:r w:rsidRPr="00BC1DF6">
        <w:rPr>
          <w:rFonts w:ascii="Arial" w:hAnsi="Arial"/>
          <w:sz w:val="24"/>
        </w:rPr>
        <w:t>s</w:t>
      </w:r>
    </w:p>
    <w:p w14:paraId="76A721C7"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635" w:name="_Toc19634749"/>
      <w:bookmarkStart w:id="636" w:name="_Toc26875809"/>
      <w:bookmarkStart w:id="637" w:name="_Toc35528560"/>
      <w:bookmarkStart w:id="638" w:name="_Toc35533321"/>
      <w:bookmarkStart w:id="639" w:name="_Toc45028664"/>
      <w:bookmarkStart w:id="640" w:name="_Toc45274329"/>
      <w:bookmarkStart w:id="641" w:name="_Toc45274916"/>
      <w:bookmarkStart w:id="642" w:name="_Toc51168173"/>
      <w:bookmarkStart w:id="643" w:name="_Toc98838920"/>
      <w:r w:rsidRPr="005301AD">
        <w:rPr>
          <w:rFonts w:ascii="Arial" w:hAnsi="Arial"/>
          <w:sz w:val="22"/>
          <w:lang w:eastAsia="x-none"/>
        </w:rPr>
        <w:t>6.6.2.3.1</w:t>
      </w:r>
      <w:r w:rsidRPr="005301AD">
        <w:rPr>
          <w:rFonts w:ascii="Arial" w:hAnsi="Arial"/>
          <w:sz w:val="22"/>
          <w:lang w:eastAsia="x-none"/>
        </w:rPr>
        <w:tab/>
      </w:r>
      <w:bookmarkStart w:id="644" w:name="_Hlk110958186"/>
      <w:bookmarkStart w:id="645" w:name="_Hlk116467117"/>
      <w:bookmarkEnd w:id="635"/>
      <w:bookmarkEnd w:id="636"/>
      <w:bookmarkEnd w:id="637"/>
      <w:bookmarkEnd w:id="638"/>
      <w:bookmarkEnd w:id="639"/>
      <w:bookmarkEnd w:id="640"/>
      <w:bookmarkEnd w:id="641"/>
      <w:bookmarkEnd w:id="642"/>
      <w:bookmarkEnd w:id="643"/>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644"/>
      <w:r w:rsidRPr="005301AD">
        <w:rPr>
          <w:rFonts w:ascii="Arial" w:hAnsi="Arial"/>
          <w:sz w:val="22"/>
          <w:lang w:eastAsia="x-none"/>
        </w:rPr>
        <w:t xml:space="preserve"> derivation function</w:t>
      </w:r>
    </w:p>
    <w:bookmarkEnd w:id="645"/>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07386A01"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0F9242B2" w14:textId="77777777" w:rsidR="005301AD" w:rsidRPr="00CB3BB7" w:rsidRDefault="005301AD" w:rsidP="005301AD">
      <w:pPr>
        <w:overflowPunct w:val="0"/>
        <w:autoSpaceDE w:val="0"/>
        <w:autoSpaceDN w:val="0"/>
        <w:adjustRightInd w:val="0"/>
        <w:textAlignment w:val="baseline"/>
      </w:pPr>
      <w:r>
        <w:t>TBD.</w:t>
      </w:r>
    </w:p>
    <w:p w14:paraId="791561A1" w14:textId="77777777" w:rsidR="00144F1A" w:rsidRDefault="00144F1A" w:rsidP="00144F1A">
      <w:pPr>
        <w:pStyle w:val="21"/>
      </w:pPr>
      <w:bookmarkStart w:id="646" w:name="_Toc116991468"/>
      <w:bookmarkStart w:id="647" w:name="_Toc116991903"/>
      <w:bookmarkStart w:id="648" w:name="_Toc120125685"/>
      <w:bookmarkStart w:id="649" w:name="_Toc120126118"/>
      <w:bookmarkStart w:id="650" w:name="_Toc120128138"/>
      <w:bookmarkStart w:id="651" w:name="_Toc120132382"/>
      <w:bookmarkStart w:id="652" w:name="_Toc125579013"/>
      <w:r>
        <w:t>6.</w:t>
      </w:r>
      <w:r>
        <w:rPr>
          <w:rFonts w:hint="eastAsia"/>
          <w:lang w:eastAsia="zh-CN"/>
        </w:rPr>
        <w:t>7</w:t>
      </w:r>
      <w:r>
        <w:tab/>
      </w:r>
      <w:r w:rsidRPr="00144F1A">
        <w:t>Solution #7: Non-network-assited Security Establishment Procedure for 5G ProSe Layer-3 UE-to-UE Relay</w:t>
      </w:r>
      <w:bookmarkEnd w:id="617"/>
      <w:bookmarkEnd w:id="646"/>
      <w:bookmarkEnd w:id="647"/>
      <w:bookmarkEnd w:id="648"/>
      <w:bookmarkEnd w:id="649"/>
      <w:bookmarkEnd w:id="650"/>
      <w:bookmarkEnd w:id="651"/>
      <w:bookmarkEnd w:id="652"/>
    </w:p>
    <w:p w14:paraId="444F5BD1" w14:textId="77777777" w:rsidR="00144F1A" w:rsidRDefault="00144F1A" w:rsidP="00144F1A">
      <w:pPr>
        <w:pStyle w:val="31"/>
      </w:pPr>
      <w:bookmarkStart w:id="653" w:name="_Toc112749635"/>
      <w:bookmarkStart w:id="654" w:name="_Toc116991469"/>
      <w:bookmarkStart w:id="655" w:name="_Toc116991904"/>
      <w:bookmarkStart w:id="656" w:name="_Toc120125686"/>
      <w:bookmarkStart w:id="657" w:name="_Toc120126119"/>
      <w:bookmarkStart w:id="658" w:name="_Toc120128139"/>
      <w:bookmarkStart w:id="659" w:name="_Toc120132383"/>
      <w:bookmarkStart w:id="660" w:name="_Toc125579014"/>
      <w:r>
        <w:t>6.</w:t>
      </w:r>
      <w:r>
        <w:rPr>
          <w:rFonts w:hint="eastAsia"/>
          <w:lang w:eastAsia="zh-CN"/>
        </w:rPr>
        <w:t>7</w:t>
      </w:r>
      <w:r>
        <w:t>.1</w:t>
      </w:r>
      <w:r>
        <w:tab/>
        <w:t>Introduction</w:t>
      </w:r>
      <w:bookmarkEnd w:id="653"/>
      <w:bookmarkEnd w:id="654"/>
      <w:bookmarkEnd w:id="655"/>
      <w:bookmarkEnd w:id="656"/>
      <w:bookmarkEnd w:id="657"/>
      <w:bookmarkEnd w:id="658"/>
      <w:bookmarkEnd w:id="659"/>
      <w:bookmarkEnd w:id="660"/>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31"/>
      </w:pPr>
      <w:bookmarkStart w:id="661" w:name="_Toc112749636"/>
      <w:bookmarkStart w:id="662" w:name="_Toc116991470"/>
      <w:bookmarkStart w:id="663" w:name="_Toc116991905"/>
      <w:bookmarkStart w:id="664" w:name="_Toc120125687"/>
      <w:bookmarkStart w:id="665" w:name="_Toc120126120"/>
      <w:bookmarkStart w:id="666" w:name="_Toc120128140"/>
      <w:bookmarkStart w:id="667" w:name="_Toc120132384"/>
      <w:bookmarkStart w:id="668" w:name="_Toc125579015"/>
      <w:r>
        <w:lastRenderedPageBreak/>
        <w:t>6.</w:t>
      </w:r>
      <w:r>
        <w:rPr>
          <w:rFonts w:hint="eastAsia"/>
          <w:lang w:eastAsia="zh-CN"/>
        </w:rPr>
        <w:t>7</w:t>
      </w:r>
      <w:r>
        <w:t>.2</w:t>
      </w:r>
      <w:r>
        <w:tab/>
        <w:t>Solution details</w:t>
      </w:r>
      <w:bookmarkEnd w:id="618"/>
      <w:bookmarkEnd w:id="619"/>
      <w:bookmarkEnd w:id="620"/>
      <w:bookmarkEnd w:id="621"/>
      <w:bookmarkEnd w:id="622"/>
      <w:bookmarkEnd w:id="661"/>
      <w:bookmarkEnd w:id="662"/>
      <w:bookmarkEnd w:id="663"/>
      <w:bookmarkEnd w:id="664"/>
      <w:bookmarkEnd w:id="665"/>
      <w:bookmarkEnd w:id="666"/>
      <w:bookmarkEnd w:id="667"/>
      <w:bookmarkEnd w:id="668"/>
    </w:p>
    <w:bookmarkStart w:id="669" w:name="_Toc513475455"/>
    <w:bookmarkStart w:id="670" w:name="_Toc48930873"/>
    <w:bookmarkStart w:id="671" w:name="_Toc49376122"/>
    <w:bookmarkStart w:id="672" w:name="_Toc56501636"/>
    <w:bookmarkStart w:id="673"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45pt;height:387.05pt" o:ole="">
            <v:imagedata r:id="rId34" o:title=""/>
          </v:shape>
          <o:OLEObject Type="Embed" ProgID="Visio.Drawing.15" ShapeID="_x0000_i1036" DrawAspect="Content" ObjectID="_1736192103" r:id="rId35"/>
        </w:object>
      </w:r>
      <w:bookmarkStart w:id="674" w:name="_Toc112749637"/>
      <w:bookmarkEnd w:id="669"/>
      <w:bookmarkEnd w:id="670"/>
      <w:bookmarkEnd w:id="671"/>
      <w:bookmarkEnd w:id="672"/>
      <w:bookmarkEnd w:id="673"/>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31"/>
        <w:ind w:left="0" w:firstLine="0"/>
      </w:pPr>
      <w:bookmarkStart w:id="675" w:name="_Toc116991906"/>
      <w:bookmarkStart w:id="676" w:name="_Toc120125688"/>
      <w:bookmarkStart w:id="677" w:name="_Toc120126121"/>
      <w:bookmarkStart w:id="678" w:name="_Toc120128141"/>
      <w:bookmarkStart w:id="679" w:name="_Toc120132385"/>
      <w:bookmarkStart w:id="680" w:name="_Toc125579016"/>
      <w:bookmarkEnd w:id="674"/>
      <w:r>
        <w:t>6.</w:t>
      </w:r>
      <w:r w:rsidR="00894BC5">
        <w:rPr>
          <w:rFonts w:hint="eastAsia"/>
          <w:lang w:eastAsia="zh-CN"/>
        </w:rPr>
        <w:t>7</w:t>
      </w:r>
      <w:r>
        <w:t>.3</w:t>
      </w:r>
      <w:r>
        <w:tab/>
        <w:t>Evaluation</w:t>
      </w:r>
      <w:bookmarkEnd w:id="675"/>
      <w:bookmarkEnd w:id="676"/>
      <w:bookmarkEnd w:id="677"/>
      <w:bookmarkEnd w:id="678"/>
      <w:bookmarkEnd w:id="679"/>
      <w:bookmarkEnd w:id="680"/>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21"/>
      </w:pPr>
      <w:bookmarkStart w:id="681" w:name="_Toc112749638"/>
      <w:bookmarkStart w:id="682" w:name="_Toc116991471"/>
      <w:bookmarkStart w:id="683" w:name="_Toc116991907"/>
      <w:bookmarkStart w:id="684" w:name="_Toc120125689"/>
      <w:bookmarkStart w:id="685" w:name="_Toc120126122"/>
      <w:bookmarkStart w:id="686" w:name="_Toc120128142"/>
      <w:bookmarkStart w:id="687" w:name="_Toc120132386"/>
      <w:bookmarkStart w:id="688" w:name="_Toc125579017"/>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681"/>
      <w:bookmarkEnd w:id="682"/>
      <w:bookmarkEnd w:id="683"/>
      <w:bookmarkEnd w:id="684"/>
      <w:bookmarkEnd w:id="685"/>
      <w:bookmarkEnd w:id="686"/>
      <w:bookmarkEnd w:id="687"/>
      <w:bookmarkEnd w:id="688"/>
    </w:p>
    <w:p w14:paraId="6127C2AD" w14:textId="77777777" w:rsidR="00E85E74" w:rsidRDefault="00E85E74" w:rsidP="00E85E74">
      <w:pPr>
        <w:pStyle w:val="31"/>
      </w:pPr>
      <w:bookmarkStart w:id="689" w:name="_Toc112749639"/>
      <w:bookmarkStart w:id="690" w:name="_Toc116991472"/>
      <w:bookmarkStart w:id="691" w:name="_Toc116991908"/>
      <w:bookmarkStart w:id="692" w:name="_Toc120125690"/>
      <w:bookmarkStart w:id="693" w:name="_Toc120126123"/>
      <w:bookmarkStart w:id="694" w:name="_Toc120128143"/>
      <w:bookmarkStart w:id="695" w:name="_Toc120132387"/>
      <w:bookmarkStart w:id="696" w:name="_Toc125579018"/>
      <w:r>
        <w:t>6.</w:t>
      </w:r>
      <w:r>
        <w:rPr>
          <w:rFonts w:hint="eastAsia"/>
          <w:lang w:eastAsia="zh-CN"/>
        </w:rPr>
        <w:t>8</w:t>
      </w:r>
      <w:r>
        <w:t>.1</w:t>
      </w:r>
      <w:r>
        <w:tab/>
        <w:t>Introduction</w:t>
      </w:r>
      <w:bookmarkEnd w:id="689"/>
      <w:bookmarkEnd w:id="690"/>
      <w:bookmarkEnd w:id="691"/>
      <w:bookmarkEnd w:id="692"/>
      <w:bookmarkEnd w:id="693"/>
      <w:bookmarkEnd w:id="694"/>
      <w:bookmarkEnd w:id="695"/>
      <w:bookmarkEnd w:id="696"/>
    </w:p>
    <w:p w14:paraId="4D644DCC" w14:textId="77777777"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C097AFB" w14:textId="77777777"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32BFA9EE" w14:textId="77777777"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DE6D285" w14:textId="77777777" w:rsidR="00E85E74" w:rsidRDefault="00E85E74" w:rsidP="00E85E74">
      <w:pPr>
        <w:pStyle w:val="31"/>
      </w:pPr>
      <w:bookmarkStart w:id="697" w:name="_Toc112749640"/>
      <w:bookmarkStart w:id="698" w:name="_Toc116991473"/>
      <w:bookmarkStart w:id="699" w:name="_Toc116991909"/>
      <w:bookmarkStart w:id="700" w:name="_Toc120125691"/>
      <w:bookmarkStart w:id="701" w:name="_Toc120126124"/>
      <w:bookmarkStart w:id="702" w:name="_Toc120128144"/>
      <w:bookmarkStart w:id="703" w:name="_Toc120132388"/>
      <w:bookmarkStart w:id="704" w:name="_Toc125579019"/>
      <w:r>
        <w:lastRenderedPageBreak/>
        <w:t>6.</w:t>
      </w:r>
      <w:r>
        <w:rPr>
          <w:rFonts w:hint="eastAsia"/>
          <w:lang w:eastAsia="zh-CN"/>
        </w:rPr>
        <w:t>8</w:t>
      </w:r>
      <w:r>
        <w:t>.2</w:t>
      </w:r>
      <w:r>
        <w:tab/>
        <w:t>Solution details</w:t>
      </w:r>
      <w:bookmarkEnd w:id="697"/>
      <w:bookmarkEnd w:id="698"/>
      <w:bookmarkEnd w:id="699"/>
      <w:bookmarkEnd w:id="700"/>
      <w:bookmarkEnd w:id="701"/>
      <w:bookmarkEnd w:id="702"/>
      <w:bookmarkEnd w:id="703"/>
      <w:bookmarkEnd w:id="704"/>
    </w:p>
    <w:p w14:paraId="1B2727F6" w14:textId="77777777" w:rsidR="00E85E74" w:rsidRPr="00B02FAC" w:rsidRDefault="00E85E74" w:rsidP="00E85E74">
      <w:pPr>
        <w:pStyle w:val="41"/>
        <w:rPr>
          <w:lang w:eastAsia="zh-CN"/>
        </w:rPr>
      </w:pPr>
      <w:bookmarkStart w:id="705" w:name="_Toc112749641"/>
      <w:bookmarkStart w:id="706" w:name="_Toc116991474"/>
      <w:bookmarkStart w:id="707" w:name="_Toc116991910"/>
      <w:bookmarkStart w:id="708" w:name="_Toc120125692"/>
      <w:bookmarkStart w:id="709" w:name="_Toc120126125"/>
      <w:bookmarkStart w:id="710" w:name="_Toc120128145"/>
      <w:bookmarkStart w:id="711" w:name="_Toc120132389"/>
      <w:bookmarkStart w:id="712" w:name="_Toc125579020"/>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705"/>
      <w:bookmarkEnd w:id="706"/>
      <w:bookmarkEnd w:id="707"/>
      <w:bookmarkEnd w:id="708"/>
      <w:bookmarkEnd w:id="709"/>
      <w:bookmarkEnd w:id="710"/>
      <w:bookmarkEnd w:id="711"/>
      <w:bookmarkEnd w:id="712"/>
    </w:p>
    <w:p w14:paraId="4834D4B8" w14:textId="77777777" w:rsidR="00E85E74" w:rsidRPr="00F126A1" w:rsidRDefault="00E85E74" w:rsidP="00E85E74">
      <w:pPr>
        <w:pStyle w:val="TF"/>
        <w:rPr>
          <w:lang w:eastAsia="zh-CN"/>
        </w:rPr>
      </w:pPr>
      <w:r>
        <w:object w:dxaOrig="11940" w:dyaOrig="9660" w14:anchorId="41EFD972">
          <v:shape id="_x0000_i1037" type="#_x0000_t75" style="width:499.95pt;height:407.25pt" o:ole="">
            <v:imagedata r:id="rId36" o:title=""/>
          </v:shape>
          <o:OLEObject Type="Embed" ProgID="Visio.Drawing.15" ShapeID="_x0000_i1037" DrawAspect="Content" ObjectID="_1736192104" r:id="rId37"/>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14:paraId="2DD17435" w14:textId="77777777" w:rsidR="00E85E74" w:rsidRDefault="00E85E74" w:rsidP="00E85E74">
      <w:r>
        <w:t>According to TS 23.304 [8], the ProSe Application Server allocates a Restricted ProSe Application User ID (RPAUID) for each ProSe UE and returns the RPAUID to the application client in the UE.</w:t>
      </w:r>
    </w:p>
    <w:p w14:paraId="5763D52B" w14:textId="77777777"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14:paraId="2BF5AA24" w14:textId="77777777"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0A8CE08D" w14:textId="77777777"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598F40E9" w14:textId="77777777"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67BA139E" w14:textId="77777777"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688F8098" w14:textId="77777777"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4452C25" w14:textId="77777777"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4CBB7AFB" w14:textId="77777777"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4F69CC78" w14:textId="77777777"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8D5F6E7" w14:textId="77777777"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14:paraId="336DD78E" w14:textId="77777777"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17F3420C" w14:textId="77777777"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14:paraId="6A398991" w14:textId="77777777"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14:paraId="3C5F7D42" w14:textId="77777777"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365510F0" w14:textId="77777777"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7877975C" w14:textId="77777777"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1EF68BE6" w14:textId="77777777" w:rsidR="00E85E74" w:rsidRDefault="00E85E74" w:rsidP="00E85E74">
      <w:r>
        <w:t>Steps 10 and 11 occur over PC5:</w:t>
      </w:r>
    </w:p>
    <w:p w14:paraId="7361CA8C" w14:textId="77777777"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14:paraId="09A44E74" w14:textId="77777777"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7F6279B3" w14:textId="77777777"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7FE3C5C1" w14:textId="77777777"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60267585" w14:textId="77777777" w:rsidR="00E85E74" w:rsidRDefault="00E85E74" w:rsidP="00E85E74">
      <w:pPr>
        <w:pStyle w:val="41"/>
        <w:rPr>
          <w:lang w:eastAsia="zh-CN"/>
        </w:rPr>
      </w:pPr>
      <w:bookmarkStart w:id="713" w:name="_Toc112749642"/>
      <w:bookmarkStart w:id="714" w:name="_Toc116991475"/>
      <w:bookmarkStart w:id="715" w:name="_Toc116991911"/>
      <w:bookmarkStart w:id="716" w:name="_Toc120125693"/>
      <w:bookmarkStart w:id="717" w:name="_Toc120126126"/>
      <w:bookmarkStart w:id="718" w:name="_Toc120128146"/>
      <w:bookmarkStart w:id="719" w:name="_Toc120132390"/>
      <w:bookmarkStart w:id="720" w:name="_Toc125579021"/>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713"/>
      <w:bookmarkEnd w:id="714"/>
      <w:bookmarkEnd w:id="715"/>
      <w:bookmarkEnd w:id="716"/>
      <w:bookmarkEnd w:id="717"/>
      <w:bookmarkEnd w:id="718"/>
      <w:bookmarkEnd w:id="719"/>
      <w:bookmarkEnd w:id="720"/>
    </w:p>
    <w:p w14:paraId="3E776B9F" w14:textId="77777777"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14:paraId="066899B8" w14:textId="77777777"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75DDCAFB" w14:textId="77777777" w:rsidR="00E85E74" w:rsidRDefault="00E85E74" w:rsidP="00E85E74">
      <w:pPr>
        <w:pStyle w:val="31"/>
        <w:ind w:left="0" w:firstLine="0"/>
      </w:pPr>
      <w:bookmarkStart w:id="721" w:name="_Toc112749643"/>
      <w:bookmarkStart w:id="722" w:name="_Toc116991476"/>
      <w:bookmarkStart w:id="723" w:name="_Toc116991912"/>
      <w:bookmarkStart w:id="724" w:name="_Toc120125694"/>
      <w:bookmarkStart w:id="725" w:name="_Toc120126127"/>
      <w:bookmarkStart w:id="726" w:name="_Toc120128147"/>
      <w:bookmarkStart w:id="727" w:name="_Toc120132391"/>
      <w:bookmarkStart w:id="728" w:name="_Toc125579022"/>
      <w:r>
        <w:t>6.</w:t>
      </w:r>
      <w:r w:rsidR="00750618">
        <w:rPr>
          <w:rFonts w:hint="eastAsia"/>
          <w:lang w:eastAsia="zh-CN"/>
        </w:rPr>
        <w:t>8</w:t>
      </w:r>
      <w:r>
        <w:t>.3</w:t>
      </w:r>
      <w:r>
        <w:tab/>
        <w:t>Evaluation</w:t>
      </w:r>
      <w:bookmarkEnd w:id="721"/>
      <w:bookmarkEnd w:id="722"/>
      <w:bookmarkEnd w:id="723"/>
      <w:bookmarkEnd w:id="724"/>
      <w:bookmarkEnd w:id="725"/>
      <w:bookmarkEnd w:id="726"/>
      <w:bookmarkEnd w:id="727"/>
      <w:bookmarkEnd w:id="728"/>
    </w:p>
    <w:p w14:paraId="2E24F4C6" w14:textId="42D6FDF3" w:rsidR="00903853" w:rsidRDefault="00903853" w:rsidP="00903853">
      <w:pPr>
        <w:rPr>
          <w:lang w:eastAsia="zh-CN"/>
        </w:rPr>
      </w:pPr>
      <w:bookmarkStart w:id="729" w:name="_Toc112749644"/>
      <w:bookmarkStart w:id="730" w:name="_Toc116991477"/>
      <w:bookmarkStart w:id="731" w:name="_Toc116991913"/>
      <w:bookmarkStart w:id="732" w:name="_Toc120125695"/>
      <w:bookmarkStart w:id="733" w:name="_Toc120126128"/>
      <w:bookmarkStart w:id="734" w:name="_Toc120128148"/>
      <w:bookmarkStart w:id="735" w:name="_Toc120132392"/>
    </w:p>
    <w:p w14:paraId="5ACF0F3E"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5488AA05" w14:textId="77777777" w:rsidR="00903853" w:rsidRDefault="00903853" w:rsidP="0090385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p>
    <w:p w14:paraId="0EB30CAC" w14:textId="4CD91F54" w:rsidR="00903853" w:rsidRPr="00917A12" w:rsidRDefault="00903853" w:rsidP="00903853">
      <w:pPr>
        <w:pStyle w:val="EditorsNote"/>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discovery.Editor’s Note :</w:t>
      </w:r>
      <w:r>
        <w:rPr>
          <w:lang w:eastAsia="zh-CN"/>
        </w:rPr>
        <w:tab/>
        <w:t>Further evaluation is FFS.</w:t>
      </w:r>
    </w:p>
    <w:p w14:paraId="00291E19" w14:textId="77777777" w:rsidR="00C8667C" w:rsidRDefault="00C8667C" w:rsidP="00C8667C">
      <w:pPr>
        <w:pStyle w:val="21"/>
      </w:pPr>
      <w:bookmarkStart w:id="736" w:name="_Toc125579023"/>
      <w:r>
        <w:t>6.</w:t>
      </w:r>
      <w:r>
        <w:rPr>
          <w:rFonts w:hint="eastAsia"/>
          <w:lang w:eastAsia="zh-CN"/>
        </w:rPr>
        <w:t>9</w:t>
      </w:r>
      <w:r>
        <w:tab/>
        <w:t>Solution #</w:t>
      </w:r>
      <w:r>
        <w:rPr>
          <w:rFonts w:hint="eastAsia"/>
          <w:lang w:eastAsia="zh-CN"/>
        </w:rPr>
        <w:t>9</w:t>
      </w:r>
      <w:r>
        <w:t>: Restricted 5G ProSe UE-to-UE Relay Discovery Model B</w:t>
      </w:r>
      <w:bookmarkEnd w:id="729"/>
      <w:bookmarkEnd w:id="730"/>
      <w:bookmarkEnd w:id="731"/>
      <w:bookmarkEnd w:id="732"/>
      <w:bookmarkEnd w:id="733"/>
      <w:bookmarkEnd w:id="734"/>
      <w:bookmarkEnd w:id="735"/>
      <w:bookmarkEnd w:id="736"/>
    </w:p>
    <w:p w14:paraId="44744800" w14:textId="77777777" w:rsidR="00C8667C" w:rsidRDefault="00C8667C" w:rsidP="00C8667C">
      <w:pPr>
        <w:pStyle w:val="31"/>
      </w:pPr>
      <w:bookmarkStart w:id="737" w:name="_Toc112749645"/>
      <w:bookmarkStart w:id="738" w:name="_Toc116991478"/>
      <w:bookmarkStart w:id="739" w:name="_Toc116991914"/>
      <w:bookmarkStart w:id="740" w:name="_Toc120125696"/>
      <w:bookmarkStart w:id="741" w:name="_Toc120126129"/>
      <w:bookmarkStart w:id="742" w:name="_Toc120128149"/>
      <w:bookmarkStart w:id="743" w:name="_Toc120132393"/>
      <w:bookmarkStart w:id="744" w:name="_Toc125579024"/>
      <w:r>
        <w:t>6.</w:t>
      </w:r>
      <w:r>
        <w:rPr>
          <w:rFonts w:hint="eastAsia"/>
          <w:lang w:eastAsia="zh-CN"/>
        </w:rPr>
        <w:t>9</w:t>
      </w:r>
      <w:r>
        <w:t>.1</w:t>
      </w:r>
      <w:r>
        <w:tab/>
        <w:t>Introduction</w:t>
      </w:r>
      <w:bookmarkEnd w:id="737"/>
      <w:bookmarkEnd w:id="738"/>
      <w:bookmarkEnd w:id="739"/>
      <w:bookmarkEnd w:id="740"/>
      <w:bookmarkEnd w:id="741"/>
      <w:bookmarkEnd w:id="742"/>
      <w:bookmarkEnd w:id="743"/>
      <w:bookmarkEnd w:id="744"/>
    </w:p>
    <w:p w14:paraId="3BFAF434" w14:textId="77777777"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25774CB4" w14:textId="77777777"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6CC658C0" w14:textId="77777777"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1047A2E8" w14:textId="77777777" w:rsidR="00C8667C" w:rsidRDefault="00C8667C" w:rsidP="00C8667C">
      <w:pPr>
        <w:pStyle w:val="31"/>
      </w:pPr>
      <w:bookmarkStart w:id="745" w:name="_Toc112749646"/>
      <w:bookmarkStart w:id="746" w:name="_Toc116991479"/>
      <w:bookmarkStart w:id="747" w:name="_Toc116991915"/>
      <w:bookmarkStart w:id="748" w:name="_Toc120125697"/>
      <w:bookmarkStart w:id="749" w:name="_Toc120126130"/>
      <w:bookmarkStart w:id="750" w:name="_Toc120128150"/>
      <w:bookmarkStart w:id="751" w:name="_Toc120132394"/>
      <w:bookmarkStart w:id="752" w:name="_Toc125579025"/>
      <w:r>
        <w:lastRenderedPageBreak/>
        <w:t>6.</w:t>
      </w:r>
      <w:r>
        <w:rPr>
          <w:rFonts w:hint="eastAsia"/>
          <w:lang w:eastAsia="zh-CN"/>
        </w:rPr>
        <w:t>9</w:t>
      </w:r>
      <w:r>
        <w:t>.2</w:t>
      </w:r>
      <w:r>
        <w:tab/>
        <w:t>Solution details</w:t>
      </w:r>
      <w:bookmarkEnd w:id="745"/>
      <w:bookmarkEnd w:id="746"/>
      <w:bookmarkEnd w:id="747"/>
      <w:bookmarkEnd w:id="748"/>
      <w:bookmarkEnd w:id="749"/>
      <w:bookmarkEnd w:id="750"/>
      <w:bookmarkEnd w:id="751"/>
      <w:bookmarkEnd w:id="752"/>
    </w:p>
    <w:p w14:paraId="27415A27" w14:textId="77777777" w:rsidR="00C8667C" w:rsidRPr="00B02FAC" w:rsidRDefault="00C8667C" w:rsidP="00C8667C">
      <w:pPr>
        <w:pStyle w:val="41"/>
        <w:rPr>
          <w:lang w:eastAsia="zh-CN"/>
        </w:rPr>
      </w:pPr>
      <w:bookmarkStart w:id="753" w:name="_Toc112749647"/>
      <w:bookmarkStart w:id="754" w:name="_Toc116991480"/>
      <w:bookmarkStart w:id="755" w:name="_Toc116991916"/>
      <w:bookmarkStart w:id="756" w:name="_Toc120125698"/>
      <w:bookmarkStart w:id="757" w:name="_Toc120126131"/>
      <w:bookmarkStart w:id="758" w:name="_Toc120128151"/>
      <w:bookmarkStart w:id="759" w:name="_Toc120132395"/>
      <w:bookmarkStart w:id="760" w:name="_Toc125579026"/>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753"/>
      <w:bookmarkEnd w:id="754"/>
      <w:bookmarkEnd w:id="755"/>
      <w:bookmarkEnd w:id="756"/>
      <w:bookmarkEnd w:id="757"/>
      <w:bookmarkEnd w:id="758"/>
      <w:bookmarkEnd w:id="759"/>
      <w:bookmarkEnd w:id="760"/>
    </w:p>
    <w:p w14:paraId="112C42AB" w14:textId="77777777" w:rsidR="00C8667C" w:rsidRPr="00F126A1" w:rsidRDefault="00C8667C" w:rsidP="00C8667C">
      <w:pPr>
        <w:pStyle w:val="TF"/>
        <w:rPr>
          <w:lang w:eastAsia="zh-CN"/>
        </w:rPr>
      </w:pPr>
      <w:r>
        <w:object w:dxaOrig="11870" w:dyaOrig="10120" w14:anchorId="2975B259">
          <v:shape id="_x0000_i1038" type="#_x0000_t75" style="width:496.5pt;height:426.8pt" o:ole="">
            <v:imagedata r:id="rId38" o:title=""/>
          </v:shape>
          <o:OLEObject Type="Embed" ProgID="Visio.Drawing.15" ShapeID="_x0000_i1038" DrawAspect="Content" ObjectID="_1736192105" r:id="rId39"/>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14:paraId="6A064BF2" w14:textId="77777777" w:rsidR="00C8667C" w:rsidRDefault="00C8667C" w:rsidP="00C8667C">
      <w:r>
        <w:t xml:space="preserve">According to TS 23.304 [8], the ProSe Application Server allocates a Restricted ProSe Application User ID (RPAUID) for each Prose UE and returns the RPAUID to the application client in the UE. </w:t>
      </w:r>
    </w:p>
    <w:p w14:paraId="0E9C7B1A" w14:textId="77777777" w:rsidR="00C8667C" w:rsidRDefault="00C8667C" w:rsidP="00C8667C">
      <w:r>
        <w:t>Steps 1-3 refer to the Discovery Key Request procedure of UE-to-UE Relay.</w:t>
      </w:r>
    </w:p>
    <w:p w14:paraId="242B5569" w14:textId="77777777"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2D786321" w14:textId="77777777"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7E7FB57D" w14:textId="77777777"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046267B6" w14:textId="77777777"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14:paraId="4E3168CA" w14:textId="77777777"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588DE5A6" w14:textId="77777777"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56AFEA18" w14:textId="77777777"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35B47DED" w14:textId="77777777"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14:paraId="684FB374" w14:textId="77777777"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54A4587C" w14:textId="77777777"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14:paraId="3FE363BD" w14:textId="77777777"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14:paraId="11762992" w14:textId="77777777"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7D258CB1" w14:textId="77777777"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4936D85" w14:textId="77777777"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46DD4DAD" w14:textId="77777777" w:rsidR="00C8667C" w:rsidRDefault="00C8667C" w:rsidP="00C8667C">
      <w:r>
        <w:t>Steps 10 and 13 occur over PC5:</w:t>
      </w:r>
    </w:p>
    <w:p w14:paraId="32F9AED4" w14:textId="77777777"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14:paraId="2FB4D1B5" w14:textId="77777777"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14:paraId="46DDECA9" w14:textId="77777777"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4ACCFC6A" w14:textId="77777777"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34FC535D" w14:textId="77777777"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14:paraId="4F16DCFE" w14:textId="77777777"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3B28DDAE" w14:textId="77777777"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29CD3B26" w14:textId="77777777"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14:paraId="4162D99A" w14:textId="77777777" w:rsidR="00C8667C" w:rsidRDefault="00C8667C" w:rsidP="00C8667C">
      <w:pPr>
        <w:pStyle w:val="41"/>
        <w:rPr>
          <w:lang w:eastAsia="zh-CN"/>
        </w:rPr>
      </w:pPr>
      <w:bookmarkStart w:id="761" w:name="_Toc112749648"/>
      <w:bookmarkStart w:id="762" w:name="_Toc116991481"/>
      <w:bookmarkStart w:id="763" w:name="_Toc116991917"/>
      <w:bookmarkStart w:id="764" w:name="_Toc120125699"/>
      <w:bookmarkStart w:id="765" w:name="_Toc120126132"/>
      <w:bookmarkStart w:id="766" w:name="_Toc120128152"/>
      <w:bookmarkStart w:id="767" w:name="_Toc120132396"/>
      <w:bookmarkStart w:id="768" w:name="_Toc125579027"/>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761"/>
      <w:bookmarkEnd w:id="762"/>
      <w:bookmarkEnd w:id="763"/>
      <w:bookmarkEnd w:id="764"/>
      <w:bookmarkEnd w:id="765"/>
      <w:bookmarkEnd w:id="766"/>
      <w:bookmarkEnd w:id="767"/>
      <w:bookmarkEnd w:id="768"/>
    </w:p>
    <w:p w14:paraId="0842B6A6" w14:textId="77777777"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14:paraId="0265BFA5" w14:textId="77777777"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1475DF68" w14:textId="77777777" w:rsidR="00C8667C" w:rsidRDefault="00C8667C" w:rsidP="00C8667C">
      <w:pPr>
        <w:pStyle w:val="31"/>
        <w:ind w:left="0" w:firstLine="0"/>
      </w:pPr>
      <w:bookmarkStart w:id="769" w:name="_Toc112749649"/>
      <w:bookmarkStart w:id="770" w:name="_Toc116991482"/>
      <w:bookmarkStart w:id="771" w:name="_Toc116991918"/>
      <w:bookmarkStart w:id="772" w:name="_Toc120125700"/>
      <w:bookmarkStart w:id="773" w:name="_Toc120126133"/>
      <w:bookmarkStart w:id="774" w:name="_Toc120128153"/>
      <w:bookmarkStart w:id="775" w:name="_Toc120132397"/>
      <w:bookmarkStart w:id="776" w:name="_Toc125579028"/>
      <w:r>
        <w:t>6.</w:t>
      </w:r>
      <w:r w:rsidR="007E6AFC">
        <w:rPr>
          <w:rFonts w:hint="eastAsia"/>
          <w:lang w:eastAsia="zh-CN"/>
        </w:rPr>
        <w:t>9</w:t>
      </w:r>
      <w:r>
        <w:t>.3</w:t>
      </w:r>
      <w:r>
        <w:tab/>
        <w:t>Evaluation</w:t>
      </w:r>
      <w:bookmarkEnd w:id="769"/>
      <w:bookmarkEnd w:id="770"/>
      <w:bookmarkEnd w:id="771"/>
      <w:bookmarkEnd w:id="772"/>
      <w:bookmarkEnd w:id="773"/>
      <w:bookmarkEnd w:id="774"/>
      <w:bookmarkEnd w:id="775"/>
      <w:bookmarkEnd w:id="776"/>
    </w:p>
    <w:p w14:paraId="2B803996" w14:textId="7F6E038B" w:rsidR="00903853" w:rsidRDefault="00903853" w:rsidP="00903853">
      <w:pPr>
        <w:rPr>
          <w:lang w:eastAsia="zh-CN"/>
        </w:rPr>
      </w:pPr>
      <w:bookmarkStart w:id="777" w:name="_Toc112749650"/>
      <w:bookmarkStart w:id="778" w:name="_Toc116991483"/>
      <w:bookmarkStart w:id="779" w:name="_Toc116991919"/>
      <w:bookmarkStart w:id="780" w:name="_Toc120125701"/>
      <w:bookmarkStart w:id="781" w:name="_Toc120126134"/>
      <w:bookmarkStart w:id="782" w:name="_Toc120128154"/>
      <w:bookmarkStart w:id="783" w:name="_Toc120132398"/>
    </w:p>
    <w:p w14:paraId="712E02A9"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0D28FF10" w14:textId="77777777" w:rsidR="00903853" w:rsidRDefault="00903853" w:rsidP="0090385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p>
    <w:p w14:paraId="0AE7D017" w14:textId="3A8AE7E1" w:rsidR="00903853" w:rsidRPr="00917A12" w:rsidRDefault="00903853" w:rsidP="00903853">
      <w:pPr>
        <w:pStyle w:val="EditorsNote"/>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discovery.E</w:t>
      </w:r>
      <w:r>
        <w:rPr>
          <w:rFonts w:hint="eastAsia"/>
          <w:lang w:eastAsia="zh-CN"/>
        </w:rPr>
        <w:t>ditor</w:t>
      </w:r>
      <w:r>
        <w:rPr>
          <w:lang w:eastAsia="zh-CN"/>
        </w:rPr>
        <w:t>’s note: Further evaluation is FFS.</w:t>
      </w:r>
    </w:p>
    <w:p w14:paraId="1F0C0106" w14:textId="3780B938" w:rsidR="00012AB2" w:rsidRDefault="00012AB2" w:rsidP="00012AB2">
      <w:pPr>
        <w:pStyle w:val="21"/>
      </w:pPr>
      <w:bookmarkStart w:id="784" w:name="_Toc125579029"/>
      <w:r>
        <w:t>6.</w:t>
      </w:r>
      <w:r>
        <w:rPr>
          <w:rFonts w:hint="eastAsia"/>
          <w:lang w:eastAsia="zh-CN"/>
        </w:rPr>
        <w:t>10</w:t>
      </w:r>
      <w:r>
        <w:tab/>
        <w:t>Solution #</w:t>
      </w:r>
      <w:r>
        <w:rPr>
          <w:rFonts w:hint="eastAsia"/>
          <w:lang w:eastAsia="zh-CN"/>
        </w:rPr>
        <w:t>10</w:t>
      </w:r>
      <w:r>
        <w:t xml:space="preserve">: </w:t>
      </w:r>
      <w:r w:rsidRPr="000A5368">
        <w:t>PAKE-based security for UE-to-UE relay</w:t>
      </w:r>
      <w:bookmarkEnd w:id="777"/>
      <w:bookmarkEnd w:id="778"/>
      <w:bookmarkEnd w:id="779"/>
      <w:bookmarkEnd w:id="780"/>
      <w:bookmarkEnd w:id="781"/>
      <w:bookmarkEnd w:id="782"/>
      <w:bookmarkEnd w:id="783"/>
      <w:bookmarkEnd w:id="784"/>
    </w:p>
    <w:p w14:paraId="381B6BAA" w14:textId="77777777" w:rsidR="00A758C1" w:rsidRDefault="00A758C1" w:rsidP="00A758C1">
      <w:pPr>
        <w:pStyle w:val="31"/>
      </w:pPr>
      <w:bookmarkStart w:id="785" w:name="_Toc112749651"/>
      <w:bookmarkStart w:id="786" w:name="_Toc116991484"/>
      <w:bookmarkStart w:id="787" w:name="_Toc116991920"/>
      <w:bookmarkStart w:id="788" w:name="_Toc120125702"/>
      <w:bookmarkStart w:id="789" w:name="_Toc120126135"/>
      <w:bookmarkStart w:id="790" w:name="_Toc120128155"/>
      <w:bookmarkStart w:id="791" w:name="_Toc120132399"/>
      <w:bookmarkStart w:id="792" w:name="_Toc125579030"/>
      <w:bookmarkStart w:id="793" w:name="_Toc112749653"/>
      <w:bookmarkStart w:id="794" w:name="_Toc116991491"/>
      <w:bookmarkStart w:id="795" w:name="_Toc116991927"/>
      <w:bookmarkStart w:id="796" w:name="_Toc120125710"/>
      <w:bookmarkStart w:id="797" w:name="_Toc120126143"/>
      <w:bookmarkStart w:id="798" w:name="_Toc120128163"/>
      <w:bookmarkStart w:id="799" w:name="_Toc120132407"/>
      <w:r>
        <w:t>6.</w:t>
      </w:r>
      <w:r>
        <w:rPr>
          <w:rFonts w:hint="eastAsia"/>
          <w:lang w:eastAsia="zh-CN"/>
        </w:rPr>
        <w:t>10</w:t>
      </w:r>
      <w:r>
        <w:t>.1</w:t>
      </w:r>
      <w:r>
        <w:tab/>
        <w:t>Introduction</w:t>
      </w:r>
      <w:bookmarkEnd w:id="785"/>
      <w:bookmarkEnd w:id="786"/>
      <w:bookmarkEnd w:id="787"/>
      <w:bookmarkEnd w:id="788"/>
      <w:bookmarkEnd w:id="789"/>
      <w:bookmarkEnd w:id="790"/>
      <w:bookmarkEnd w:id="791"/>
      <w:bookmarkEnd w:id="792"/>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77777777" w:rsidR="00A758C1" w:rsidRDefault="00A758C1" w:rsidP="00A758C1">
      <w:pPr>
        <w:pStyle w:val="EditorsNote"/>
        <w:numPr>
          <w:ilvl w:val="0"/>
          <w:numId w:val="8"/>
        </w:numPr>
        <w:rPr>
          <w:color w:val="000000"/>
        </w:rPr>
      </w:pPr>
      <w:r>
        <w:rPr>
          <w:color w:val="000000"/>
        </w:rPr>
        <w:t xml:space="preserve">the source UE (S-UE) and the UE-to-UE Relay (UE2UE), </w:t>
      </w:r>
    </w:p>
    <w:p w14:paraId="0FD8793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7EAF0AB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1C3B2996" w14:textId="3E70AAFE" w:rsidR="00A758C1" w:rsidRDefault="00A758C1" w:rsidP="00A758C1">
      <w:pPr>
        <w:rPr>
          <w:lang w:eastAsia="zh-CN"/>
        </w:rPr>
      </w:pPr>
      <w:r>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for the authentication/authorization of the communicating parties: </w:t>
      </w:r>
    </w:p>
    <w:p w14:paraId="1E59C607" w14:textId="77777777" w:rsidR="00A758C1" w:rsidRDefault="00A758C1" w:rsidP="00A758C1">
      <w:pPr>
        <w:numPr>
          <w:ilvl w:val="0"/>
          <w:numId w:val="9"/>
        </w:numPr>
        <w:rPr>
          <w:lang w:eastAsia="zh-CN"/>
        </w:rPr>
      </w:pPr>
      <w:r>
        <w:rPr>
          <w:lang w:eastAsia="zh-CN"/>
        </w:rPr>
        <w:lastRenderedPageBreak/>
        <w:t xml:space="preserve">using a balanced PAKE authenticates two peers in a similar role, e.g., source and target UE; </w:t>
      </w:r>
    </w:p>
    <w:p w14:paraId="750EB5CF" w14:textId="77777777" w:rsidR="00A758C1" w:rsidRDefault="00A758C1" w:rsidP="00A758C1">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31"/>
      </w:pPr>
      <w:bookmarkStart w:id="800" w:name="_Toc112749652"/>
      <w:bookmarkStart w:id="801" w:name="_Toc116991485"/>
      <w:bookmarkStart w:id="802" w:name="_Toc116991921"/>
      <w:bookmarkStart w:id="803" w:name="_Toc120125703"/>
      <w:bookmarkStart w:id="804" w:name="_Toc120126136"/>
      <w:bookmarkStart w:id="805" w:name="_Toc120128156"/>
      <w:bookmarkStart w:id="806" w:name="_Toc120132400"/>
      <w:bookmarkStart w:id="807" w:name="_Toc125579031"/>
      <w:r>
        <w:t>6.</w:t>
      </w:r>
      <w:r>
        <w:rPr>
          <w:rFonts w:hint="eastAsia"/>
          <w:lang w:eastAsia="zh-CN"/>
        </w:rPr>
        <w:t>10</w:t>
      </w:r>
      <w:r>
        <w:t>.2</w:t>
      </w:r>
      <w:r>
        <w:tab/>
        <w:t>Solution details</w:t>
      </w:r>
      <w:bookmarkEnd w:id="800"/>
      <w:bookmarkEnd w:id="801"/>
      <w:bookmarkEnd w:id="802"/>
      <w:bookmarkEnd w:id="803"/>
      <w:bookmarkEnd w:id="804"/>
      <w:bookmarkEnd w:id="805"/>
      <w:bookmarkEnd w:id="806"/>
      <w:bookmarkEnd w:id="807"/>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D7115D" w:rsidP="00A758C1">
      <w:pPr>
        <w:jc w:val="center"/>
      </w:pPr>
      <w:r>
        <w:rPr>
          <w:noProof/>
        </w:rPr>
        <w:pict w14:anchorId="15780318">
          <v:shape id="Picture 1" o:spid="_x0000_i1039" type="#_x0000_t75" alt="Text&#10;&#10;Description automatically generated" style="width:370.35pt;height:297.2pt;visibility:visible">
            <v:imagedata r:id="rId40" o:title="Text&#10;&#10;Description automatically generated"/>
            <o:lock v:ext="edit" aspectratio="f"/>
          </v:shape>
        </w:pict>
      </w:r>
    </w:p>
    <w:p w14:paraId="79AFE9E6" w14:textId="77777777" w:rsidR="00A758C1" w:rsidRDefault="00A758C1" w:rsidP="00A758C1">
      <w:pPr>
        <w:jc w:val="center"/>
        <w:rPr>
          <w:b/>
          <w:bCs/>
        </w:rPr>
      </w:pPr>
      <w:r w:rsidRPr="0077719E">
        <w:rPr>
          <w:b/>
          <w:bCs/>
        </w:rPr>
        <w:t>Figure 6.</w:t>
      </w:r>
      <w:r>
        <w:rPr>
          <w:rFonts w:hint="eastAsia"/>
          <w:b/>
          <w:bCs/>
          <w:lang w:eastAsia="zh-CN"/>
        </w:rPr>
        <w:t>10</w:t>
      </w:r>
      <w:r w:rsidRPr="0077719E">
        <w:rPr>
          <w:b/>
          <w:bCs/>
        </w:rPr>
        <w:t>.2-1</w:t>
      </w:r>
    </w:p>
    <w:p w14:paraId="6CAD26CC" w14:textId="77777777" w:rsidR="00A758C1" w:rsidRDefault="00A758C1" w:rsidP="00A758C1">
      <w:r>
        <w:t>The required steps are as follows:</w:t>
      </w:r>
    </w:p>
    <w:p w14:paraId="49B63EE5" w14:textId="77777777" w:rsidR="00A758C1" w:rsidRDefault="00A758C1" w:rsidP="00A758C1">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6F97A87C" w14:textId="77777777" w:rsidR="00A758C1" w:rsidRDefault="00A758C1" w:rsidP="00A758C1">
      <w:pPr>
        <w:numPr>
          <w:ilvl w:val="0"/>
          <w:numId w:val="10"/>
        </w:numPr>
      </w:pPr>
      <w:r>
        <w:t>Steps 1 and 2 involve the exchange of an initial Direct Communication Request (DCR) message.</w:t>
      </w:r>
    </w:p>
    <w:p w14:paraId="2827A053" w14:textId="77777777" w:rsidR="00A758C1" w:rsidRDefault="00A758C1" w:rsidP="00A758C1">
      <w:pPr>
        <w:numPr>
          <w:ilvl w:val="0"/>
          <w:numId w:val="10"/>
        </w:numPr>
      </w:pPr>
      <w:r>
        <w:t xml:space="preserve">Step 3 involves the setup of a secure authenticated channel between UE2UE and T-UE based on a PAKE. </w:t>
      </w:r>
    </w:p>
    <w:p w14:paraId="133E4C9F" w14:textId="77777777" w:rsidR="00A758C1" w:rsidRDefault="00A758C1" w:rsidP="00A758C1">
      <w:pPr>
        <w:numPr>
          <w:ilvl w:val="0"/>
          <w:numId w:val="10"/>
        </w:numPr>
      </w:pPr>
      <w:r>
        <w:t>Step 4 involves an optional authorization phase.</w:t>
      </w:r>
    </w:p>
    <w:p w14:paraId="580E39A4" w14:textId="77777777" w:rsidR="00A758C1" w:rsidRDefault="00A758C1" w:rsidP="00A758C1">
      <w:pPr>
        <w:numPr>
          <w:ilvl w:val="0"/>
          <w:numId w:val="10"/>
        </w:numPr>
      </w:pPr>
      <w:r>
        <w:t>Step 5 involves the exchange of Direct Communication Accept (DCA) from T-UE to UE2UE.</w:t>
      </w:r>
    </w:p>
    <w:p w14:paraId="34C6262A" w14:textId="77777777" w:rsidR="00A758C1" w:rsidRDefault="00A758C1" w:rsidP="00A758C1">
      <w:pPr>
        <w:numPr>
          <w:ilvl w:val="0"/>
          <w:numId w:val="10"/>
        </w:numPr>
      </w:pPr>
      <w:r>
        <w:t>Step 6 involves the setup of a secure authenticated channel between S-UE and UE2UE based on a PAKE.</w:t>
      </w:r>
    </w:p>
    <w:p w14:paraId="30B2EE14" w14:textId="77777777" w:rsidR="00A758C1" w:rsidRDefault="00A758C1" w:rsidP="00A758C1">
      <w:pPr>
        <w:numPr>
          <w:ilvl w:val="0"/>
          <w:numId w:val="10"/>
        </w:numPr>
      </w:pPr>
      <w:r>
        <w:t>Step 7 involves an optional authorization phase.</w:t>
      </w:r>
    </w:p>
    <w:p w14:paraId="5B64406B" w14:textId="77777777" w:rsidR="00A758C1" w:rsidRDefault="00A758C1" w:rsidP="00A758C1">
      <w:pPr>
        <w:numPr>
          <w:ilvl w:val="0"/>
          <w:numId w:val="10"/>
        </w:numPr>
      </w:pPr>
      <w:r>
        <w:t>Step 8 involves the exchange of DCA from UE2UE to S-UE.</w:t>
      </w:r>
    </w:p>
    <w:p w14:paraId="300829D4" w14:textId="77777777" w:rsidR="00A758C1" w:rsidRDefault="00A758C1" w:rsidP="00A758C1">
      <w:pPr>
        <w:numPr>
          <w:ilvl w:val="0"/>
          <w:numId w:val="10"/>
        </w:numPr>
      </w:pPr>
      <w:r>
        <w:t>Step 9 involves the setup of a secure authenticated channel between S-UE and T-UE based on a PAKE.</w:t>
      </w:r>
    </w:p>
    <w:p w14:paraId="44398581" w14:textId="77777777" w:rsidR="00A758C1" w:rsidRDefault="00A758C1" w:rsidP="00A758C1">
      <w:pPr>
        <w:numPr>
          <w:ilvl w:val="0"/>
          <w:numId w:val="10"/>
        </w:numPr>
      </w:pPr>
      <w:r>
        <w:t>Step 10 involves an optional authorization phase.</w:t>
      </w:r>
    </w:p>
    <w:p w14:paraId="6DC37762" w14:textId="77777777" w:rsidR="00A758C1" w:rsidRDefault="00A758C1" w:rsidP="00A758C1">
      <w:pPr>
        <w:numPr>
          <w:ilvl w:val="0"/>
          <w:numId w:val="10"/>
        </w:numPr>
      </w:pPr>
      <w:r>
        <w:lastRenderedPageBreak/>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used in the augmented PAKE and from which the actual 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035CB3C2" w:rsidR="00A758C1" w:rsidRDefault="00A758C1" w:rsidP="00A758C1">
      <w:r>
        <w:t xml:space="preserve">The message flow in </w:t>
      </w:r>
      <w:r w:rsidRPr="002C3A89">
        <w:t>Figure 6.</w:t>
      </w:r>
      <w:r>
        <w:t>10</w:t>
      </w:r>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7777777" w:rsidR="00A758C1" w:rsidRDefault="00A758C1" w:rsidP="00A758C1">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77777777" w:rsidR="00A758C1" w:rsidRDefault="00A758C1" w:rsidP="00A758C1">
      <w:pPr>
        <w:numPr>
          <w:ilvl w:val="0"/>
          <w:numId w:val="10"/>
        </w:numPr>
      </w:pPr>
      <w:r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41"/>
        <w:rPr>
          <w:lang w:eastAsia="zh-CN"/>
        </w:rPr>
      </w:pPr>
      <w:bookmarkStart w:id="808" w:name="_Toc116991486"/>
      <w:bookmarkStart w:id="809" w:name="_Toc116991922"/>
      <w:bookmarkStart w:id="810" w:name="_Toc120125704"/>
      <w:bookmarkStart w:id="811" w:name="_Toc120126137"/>
      <w:bookmarkStart w:id="812" w:name="_Toc120128157"/>
      <w:bookmarkStart w:id="813" w:name="_Toc120132401"/>
      <w:bookmarkStart w:id="814" w:name="_Toc125579032"/>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808"/>
      <w:bookmarkEnd w:id="809"/>
      <w:bookmarkEnd w:id="810"/>
      <w:bookmarkEnd w:id="811"/>
      <w:bookmarkEnd w:id="812"/>
      <w:bookmarkEnd w:id="813"/>
      <w:bookmarkEnd w:id="814"/>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41"/>
        <w:rPr>
          <w:lang w:eastAsia="zh-CN"/>
        </w:rPr>
      </w:pPr>
      <w:bookmarkStart w:id="815" w:name="_Toc116991487"/>
      <w:bookmarkStart w:id="816" w:name="_Toc116991923"/>
      <w:bookmarkStart w:id="817" w:name="_Toc120125705"/>
      <w:bookmarkStart w:id="818" w:name="_Toc120126138"/>
      <w:bookmarkStart w:id="819" w:name="_Toc120128158"/>
      <w:bookmarkStart w:id="820" w:name="_Toc120132402"/>
      <w:bookmarkStart w:id="821" w:name="_Toc125579033"/>
      <w:r>
        <w:rPr>
          <w:rFonts w:hint="eastAsia"/>
          <w:lang w:eastAsia="zh-CN"/>
        </w:rPr>
        <w:lastRenderedPageBreak/>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815"/>
      <w:bookmarkEnd w:id="816"/>
      <w:bookmarkEnd w:id="817"/>
      <w:bookmarkEnd w:id="818"/>
      <w:bookmarkEnd w:id="819"/>
      <w:bookmarkEnd w:id="820"/>
      <w:bookmarkEnd w:id="821"/>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r>
        <w:rPr>
          <w:color w:val="000000"/>
        </w:rPr>
        <w:t xml:space="preserve"> them</w:t>
      </w:r>
      <w:r w:rsidRPr="003F5F29">
        <w:rPr>
          <w:color w:val="000000"/>
        </w:rPr>
        <w:t>.</w:t>
      </w:r>
    </w:p>
    <w:p w14:paraId="7FB950DC" w14:textId="77777777" w:rsidR="00A758C1" w:rsidRPr="00B02FAC" w:rsidRDefault="00A758C1" w:rsidP="00A758C1">
      <w:pPr>
        <w:pStyle w:val="41"/>
        <w:rPr>
          <w:lang w:eastAsia="zh-CN"/>
        </w:rPr>
      </w:pPr>
      <w:bookmarkStart w:id="822" w:name="_Toc116991488"/>
      <w:bookmarkStart w:id="823" w:name="_Toc116991924"/>
      <w:bookmarkStart w:id="824" w:name="_Toc120125706"/>
      <w:bookmarkStart w:id="825" w:name="_Toc120126139"/>
      <w:bookmarkStart w:id="826" w:name="_Toc120128159"/>
      <w:bookmarkStart w:id="827" w:name="_Toc120132403"/>
      <w:bookmarkStart w:id="828" w:name="_Toc125579034"/>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822"/>
      <w:bookmarkEnd w:id="823"/>
      <w:bookmarkEnd w:id="824"/>
      <w:bookmarkEnd w:id="825"/>
      <w:bookmarkEnd w:id="826"/>
      <w:bookmarkEnd w:id="827"/>
      <w:bookmarkEnd w:id="828"/>
    </w:p>
    <w:p w14:paraId="03600B20" w14:textId="77777777" w:rsidR="00A758C1" w:rsidRDefault="00A758C1" w:rsidP="00A758C1">
      <w:r>
        <w:t>Several parameters need to be exchanged prior to the PAKE execution in Steps 3, 6, and 9. These parameters include:</w:t>
      </w:r>
    </w:p>
    <w:p w14:paraId="16978034" w14:textId="77777777" w:rsidR="00A758C1" w:rsidRDefault="00A758C1" w:rsidP="00A758C1">
      <w:pPr>
        <w:numPr>
          <w:ilvl w:val="0"/>
          <w:numId w:val="10"/>
        </w:numPr>
      </w:pPr>
      <w:r>
        <w:t>The Relay Service Code,</w:t>
      </w:r>
    </w:p>
    <w:p w14:paraId="4D1DF97F" w14:textId="77777777" w:rsidR="00A758C1" w:rsidRDefault="00A758C1" w:rsidP="00A758C1">
      <w:pPr>
        <w:numPr>
          <w:ilvl w:val="0"/>
          <w:numId w:val="10"/>
        </w:numPr>
      </w:pPr>
      <w:r>
        <w:t xml:space="preserve">A “password hint” used to identify the “raw password”. In the absence of an explicit password hint, then it is the RSC that serves as a password hint, i.e., the password is linked to the RSC. </w:t>
      </w:r>
    </w:p>
    <w:p w14:paraId="11F9563B" w14:textId="77777777" w:rsidR="00A758C1" w:rsidRDefault="00A758C1" w:rsidP="00A758C1">
      <w:r>
        <w:t>In particular,</w:t>
      </w:r>
    </w:p>
    <w:p w14:paraId="256DC7CA" w14:textId="77777777" w:rsidR="00A758C1" w:rsidRDefault="00A758C1" w:rsidP="00A758C1">
      <w:pPr>
        <w:numPr>
          <w:ilvl w:val="0"/>
          <w:numId w:val="10"/>
        </w:numPr>
      </w:pPr>
      <w:r>
        <w:t>The DCR message in Step 1 includes the RSC and password-hints for the PAKEs in Steps 6 and 9.</w:t>
      </w:r>
    </w:p>
    <w:p w14:paraId="7F964641" w14:textId="77777777" w:rsidR="00A758C1" w:rsidRDefault="00A758C1" w:rsidP="00A758C1">
      <w:pPr>
        <w:numPr>
          <w:ilvl w:val="0"/>
          <w:numId w:val="10"/>
        </w:numPr>
      </w:pPr>
      <w:r>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41"/>
        <w:rPr>
          <w:lang w:eastAsia="zh-CN"/>
        </w:rPr>
      </w:pPr>
      <w:bookmarkStart w:id="829" w:name="_Toc116991489"/>
      <w:bookmarkStart w:id="830" w:name="_Toc116991925"/>
      <w:bookmarkStart w:id="831" w:name="_Toc120125707"/>
      <w:bookmarkStart w:id="832" w:name="_Toc120126140"/>
      <w:bookmarkStart w:id="833" w:name="_Toc120128160"/>
      <w:bookmarkStart w:id="834" w:name="_Toc120132404"/>
      <w:bookmarkStart w:id="835" w:name="_Toc125579035"/>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829"/>
      <w:bookmarkEnd w:id="830"/>
      <w:bookmarkEnd w:id="831"/>
      <w:bookmarkEnd w:id="832"/>
      <w:bookmarkEnd w:id="833"/>
      <w:bookmarkEnd w:id="834"/>
      <w:bookmarkEnd w:id="835"/>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41"/>
        <w:rPr>
          <w:lang w:eastAsia="zh-CN"/>
        </w:rPr>
      </w:pPr>
      <w:bookmarkStart w:id="836" w:name="_Toc116991490"/>
      <w:bookmarkStart w:id="837" w:name="_Toc116991926"/>
      <w:bookmarkStart w:id="838" w:name="_Toc120125708"/>
      <w:bookmarkStart w:id="839" w:name="_Toc120126141"/>
      <w:bookmarkStart w:id="840" w:name="_Toc120128161"/>
      <w:bookmarkStart w:id="841" w:name="_Toc120132405"/>
      <w:bookmarkStart w:id="842" w:name="_Toc125579036"/>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836"/>
      <w:bookmarkEnd w:id="837"/>
      <w:bookmarkEnd w:id="838"/>
      <w:bookmarkEnd w:id="839"/>
      <w:bookmarkEnd w:id="840"/>
      <w:bookmarkEnd w:id="841"/>
      <w:bookmarkEnd w:id="842"/>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41"/>
        <w:rPr>
          <w:lang w:eastAsia="zh-CN"/>
        </w:rPr>
      </w:pPr>
      <w:bookmarkStart w:id="843" w:name="_Toc120125709"/>
      <w:bookmarkStart w:id="844" w:name="_Toc120126142"/>
      <w:bookmarkStart w:id="845" w:name="_Toc120128162"/>
      <w:bookmarkStart w:id="846" w:name="_Toc120132406"/>
      <w:bookmarkStart w:id="847" w:name="_Toc125579037"/>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843"/>
      <w:bookmarkEnd w:id="844"/>
      <w:bookmarkEnd w:id="845"/>
      <w:bookmarkEnd w:id="846"/>
      <w:bookmarkEnd w:id="847"/>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w:t>
      </w:r>
      <w:r w:rsidRPr="00EA6824">
        <w:lastRenderedPageBreak/>
        <w:t xml:space="preserve">For instance, </w:t>
      </w:r>
      <w:bookmarkStart w:id="848" w:name="_Hlk123758015"/>
      <w:r w:rsidRPr="00EA6824">
        <w:t>in Step 4, the target UE can send an authorization token so that the UE2UE can verify that the target UE is indeed entitled to use the UE2UE relay</w:t>
      </w:r>
      <w:bookmarkEnd w:id="848"/>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31"/>
      </w:pPr>
      <w:bookmarkStart w:id="849" w:name="_Toc125579038"/>
      <w:r>
        <w:t>6.</w:t>
      </w:r>
      <w:r>
        <w:rPr>
          <w:rFonts w:hint="eastAsia"/>
          <w:lang w:eastAsia="zh-CN"/>
        </w:rPr>
        <w:t>10</w:t>
      </w:r>
      <w:r>
        <w:t>.3</w:t>
      </w:r>
      <w:r>
        <w:tab/>
        <w:t>Evaluation</w:t>
      </w:r>
      <w:bookmarkEnd w:id="793"/>
      <w:bookmarkEnd w:id="794"/>
      <w:bookmarkEnd w:id="795"/>
      <w:bookmarkEnd w:id="796"/>
      <w:bookmarkEnd w:id="797"/>
      <w:bookmarkEnd w:id="798"/>
      <w:bookmarkEnd w:id="799"/>
      <w:bookmarkEnd w:id="849"/>
    </w:p>
    <w:p w14:paraId="70FD323B" w14:textId="1668D905" w:rsidR="00D14951" w:rsidRPr="00CB1E34" w:rsidRDefault="00D14951" w:rsidP="00D14951">
      <w:pPr>
        <w:pStyle w:val="EditorsNote"/>
        <w:ind w:left="0" w:firstLine="0"/>
        <w:rPr>
          <w:color w:val="000000"/>
        </w:rPr>
      </w:pPr>
      <w:bookmarkStart w:id="850" w:name="_Toc116991492"/>
      <w:bookmarkStart w:id="851" w:name="_Toc116991928"/>
      <w:bookmarkStart w:id="852" w:name="_Toc120125711"/>
      <w:bookmarkStart w:id="853" w:name="_Toc120126144"/>
      <w:bookmarkStart w:id="854" w:name="_Toc120128164"/>
      <w:bookmarkStart w:id="855" w:name="_Toc120132408"/>
      <w:bookmarkStart w:id="856" w:name="_Toc112749654"/>
      <w:r w:rsidRPr="0077719E">
        <w:rPr>
          <w:color w:val="000000"/>
        </w:rPr>
        <w:t xml:space="preserve">This solution </w:t>
      </w:r>
      <w:r>
        <w:rPr>
          <w:color w:val="000000"/>
        </w:rPr>
        <w:t>addresses Key Issue #2 and Key Issue #3 by describing how ProSe can support the usage of PAKEs. This allows setting up a secure/authenticated link and authorizing it based on the usage of passwords.</w:t>
      </w:r>
      <w:r w:rsidRPr="00CB1E34">
        <w:rPr>
          <w:color w:val="000000"/>
        </w:rPr>
        <w:t>Impact on ProSe is limited to the exchange of information/messages required to support a PAKE:</w:t>
      </w:r>
    </w:p>
    <w:p w14:paraId="3C7CEB3C" w14:textId="77777777" w:rsidR="00D14951" w:rsidRDefault="00D14951" w:rsidP="00D14951">
      <w:pPr>
        <w:pStyle w:val="NO"/>
        <w:numPr>
          <w:ilvl w:val="0"/>
          <w:numId w:val="10"/>
        </w:numPr>
      </w:pPr>
      <w:r>
        <w:t>The configuration of Source-UE, Target-UE, UE-to-UE relay with PAKE parameters as in Clause 6.10.2.1.</w:t>
      </w:r>
    </w:p>
    <w:p w14:paraId="1F59228F" w14:textId="77777777" w:rsidR="00D14951" w:rsidRPr="007A3D98" w:rsidRDefault="00D14951" w:rsidP="00D14951">
      <w:pPr>
        <w:pStyle w:val="NO"/>
        <w:numPr>
          <w:ilvl w:val="0"/>
          <w:numId w:val="10"/>
        </w:numPr>
      </w:pPr>
      <w:r>
        <w:t xml:space="preserve">The derivation of the PAKE parameters and password from the </w:t>
      </w:r>
      <w:r w:rsidRPr="003F5F29">
        <w:rPr>
          <w:color w:val="000000"/>
        </w:rPr>
        <w:t>“raw-password” and the associated metadata fields</w:t>
      </w:r>
      <w:r>
        <w:rPr>
          <w:color w:val="000000"/>
        </w:rPr>
        <w:t xml:space="preserve"> as in Clause 6.10.2.1.</w:t>
      </w:r>
    </w:p>
    <w:p w14:paraId="398F7F8C" w14:textId="77777777" w:rsidR="00D14951" w:rsidRDefault="00D14951" w:rsidP="00D14951">
      <w:pPr>
        <w:pStyle w:val="NO"/>
        <w:numPr>
          <w:ilvl w:val="0"/>
          <w:numId w:val="10"/>
        </w:numPr>
      </w:pPr>
      <w:r>
        <w:t xml:space="preserve">The exchange of PAKE related parameters required for the PAKE execution as in Clause 6.10.2.3.  </w:t>
      </w:r>
    </w:p>
    <w:p w14:paraId="511CEF28" w14:textId="77777777" w:rsidR="00D14951" w:rsidRDefault="00D14951" w:rsidP="00D14951">
      <w:pPr>
        <w:pStyle w:val="NO"/>
        <w:numPr>
          <w:ilvl w:val="0"/>
          <w:numId w:val="10"/>
        </w:numPr>
      </w:pPr>
      <w:r>
        <w:t>The usage of PAKE derived keys as in Clause 6.10.2.5.</w:t>
      </w:r>
    </w:p>
    <w:p w14:paraId="5E0FAE71" w14:textId="4F5A497E" w:rsidR="00D14951" w:rsidRDefault="00D14951" w:rsidP="00D14951">
      <w:pPr>
        <w:pStyle w:val="NO"/>
        <w:numPr>
          <w:ilvl w:val="0"/>
          <w:numId w:val="10"/>
        </w:numPr>
      </w:pPr>
      <w:r>
        <w:t xml:space="preserve">The configuration of a policy determining whether a user is allowed to enter a password when Source-UE/Target-UE/UE-to-UE relay is/are out-of-coverage. </w:t>
      </w:r>
    </w:p>
    <w:p w14:paraId="1AA407E2" w14:textId="77777777" w:rsidR="00D14951" w:rsidRDefault="00D14951" w:rsidP="00D14951">
      <w:pPr>
        <w:pStyle w:val="NO"/>
        <w:ind w:left="0" w:firstLine="0"/>
      </w:pPr>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1CF32FC" w14:textId="77777777" w:rsidR="00D14951" w:rsidRPr="00064B54" w:rsidRDefault="00D14951" w:rsidP="00D14951">
      <w:pPr>
        <w:pStyle w:val="NO"/>
        <w:ind w:left="0" w:firstLine="0"/>
        <w:rPr>
          <w:color w:val="FF0000"/>
        </w:rPr>
      </w:pPr>
      <w:r w:rsidRPr="00064B54">
        <w:rPr>
          <w:color w:val="FF0000"/>
        </w:rPr>
        <w:tab/>
        <w:t>Editor’s Note: Pros/cons of a PAKE-scheme vs other schemes (e.g., relying on a long-term credential) are FFS.</w:t>
      </w:r>
    </w:p>
    <w:p w14:paraId="126C650A" w14:textId="77777777" w:rsidR="00677AF1" w:rsidRDefault="00677AF1" w:rsidP="00677AF1">
      <w:pPr>
        <w:pStyle w:val="21"/>
        <w:rPr>
          <w:lang w:val="en-US" w:eastAsia="zh-CN"/>
        </w:rPr>
      </w:pPr>
      <w:bookmarkStart w:id="857" w:name="_Toc125579039"/>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850"/>
      <w:bookmarkEnd w:id="851"/>
      <w:bookmarkEnd w:id="852"/>
      <w:bookmarkEnd w:id="853"/>
      <w:bookmarkEnd w:id="854"/>
      <w:bookmarkEnd w:id="855"/>
      <w:bookmarkEnd w:id="857"/>
    </w:p>
    <w:p w14:paraId="636CF8DD" w14:textId="77777777" w:rsidR="00677AF1" w:rsidRDefault="00677AF1" w:rsidP="00677AF1">
      <w:pPr>
        <w:pStyle w:val="31"/>
      </w:pPr>
      <w:bookmarkStart w:id="858" w:name="_Toc116991493"/>
      <w:bookmarkStart w:id="859" w:name="_Toc116991929"/>
      <w:bookmarkStart w:id="860" w:name="_Toc120125712"/>
      <w:bookmarkStart w:id="861" w:name="_Toc120126145"/>
      <w:bookmarkStart w:id="862" w:name="_Toc120128165"/>
      <w:bookmarkStart w:id="863" w:name="_Toc120132409"/>
      <w:bookmarkStart w:id="864" w:name="_Toc125579040"/>
      <w:r>
        <w:t>6.</w:t>
      </w:r>
      <w:r>
        <w:rPr>
          <w:rFonts w:hint="eastAsia"/>
          <w:lang w:eastAsia="zh-CN"/>
        </w:rPr>
        <w:t>11</w:t>
      </w:r>
      <w:r>
        <w:t>.1</w:t>
      </w:r>
      <w:r>
        <w:tab/>
        <w:t>Introduction</w:t>
      </w:r>
      <w:bookmarkEnd w:id="858"/>
      <w:bookmarkEnd w:id="859"/>
      <w:bookmarkEnd w:id="860"/>
      <w:bookmarkEnd w:id="861"/>
      <w:bookmarkEnd w:id="862"/>
      <w:bookmarkEnd w:id="863"/>
      <w:bookmarkEnd w:id="864"/>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31"/>
      </w:pPr>
      <w:bookmarkStart w:id="865" w:name="_Toc116991494"/>
      <w:bookmarkStart w:id="866" w:name="_Toc116991930"/>
      <w:bookmarkStart w:id="867" w:name="_Toc120125713"/>
      <w:bookmarkStart w:id="868" w:name="_Toc120126146"/>
      <w:bookmarkStart w:id="869" w:name="_Toc120128166"/>
      <w:bookmarkStart w:id="870" w:name="_Toc120132410"/>
      <w:bookmarkStart w:id="871" w:name="_Toc125579041"/>
      <w:r>
        <w:t>6.</w:t>
      </w:r>
      <w:r>
        <w:rPr>
          <w:rFonts w:hint="eastAsia"/>
          <w:lang w:eastAsia="zh-CN"/>
        </w:rPr>
        <w:t>11</w:t>
      </w:r>
      <w:r>
        <w:t>.2</w:t>
      </w:r>
      <w:r>
        <w:tab/>
        <w:t>Solution details</w:t>
      </w:r>
      <w:bookmarkEnd w:id="865"/>
      <w:bookmarkEnd w:id="866"/>
      <w:bookmarkEnd w:id="867"/>
      <w:bookmarkEnd w:id="868"/>
      <w:bookmarkEnd w:id="869"/>
      <w:bookmarkEnd w:id="870"/>
      <w:bookmarkEnd w:id="871"/>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0" type="#_x0000_t75" style="width:481.55pt;height:8in;mso-position-horizontal-relative:page;mso-position-vertical-relative:page" o:ole="">
            <v:fill o:detectmouseclick="t"/>
            <v:imagedata r:id="rId41" o:title=""/>
            <o:lock v:ext="edit" aspectratio="f"/>
          </v:shape>
          <o:OLEObject Type="Embed" ProgID="Visio.Drawing.15" ShapeID="Object 2" DrawAspect="Content" ObjectID="_1736192106" r:id="rId42">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31"/>
        <w:rPr>
          <w:lang w:val="en-US"/>
        </w:rPr>
      </w:pPr>
      <w:bookmarkStart w:id="872" w:name="_Toc116991495"/>
      <w:bookmarkStart w:id="873" w:name="_Toc116991931"/>
      <w:bookmarkStart w:id="874" w:name="_Toc120125714"/>
      <w:bookmarkStart w:id="875" w:name="_Toc120126147"/>
      <w:bookmarkStart w:id="876" w:name="_Toc120128167"/>
      <w:bookmarkStart w:id="877" w:name="_Toc120132411"/>
      <w:bookmarkStart w:id="878" w:name="_Toc125579042"/>
      <w:r>
        <w:rPr>
          <w:lang w:val="en-US"/>
        </w:rPr>
        <w:t>6.</w:t>
      </w:r>
      <w:r w:rsidR="00563A10">
        <w:rPr>
          <w:rFonts w:hint="eastAsia"/>
          <w:lang w:val="en-US" w:eastAsia="zh-CN"/>
        </w:rPr>
        <w:t>11</w:t>
      </w:r>
      <w:r>
        <w:rPr>
          <w:lang w:val="en-US"/>
        </w:rPr>
        <w:t>.3</w:t>
      </w:r>
      <w:r>
        <w:rPr>
          <w:lang w:val="en-US"/>
        </w:rPr>
        <w:tab/>
        <w:t>Evaluation</w:t>
      </w:r>
      <w:bookmarkEnd w:id="872"/>
      <w:bookmarkEnd w:id="873"/>
      <w:bookmarkEnd w:id="874"/>
      <w:bookmarkEnd w:id="875"/>
      <w:bookmarkEnd w:id="876"/>
      <w:bookmarkEnd w:id="877"/>
      <w:bookmarkEnd w:id="878"/>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21"/>
      </w:pPr>
      <w:bookmarkStart w:id="879" w:name="_Toc49353714"/>
      <w:bookmarkStart w:id="880" w:name="_Toc116991496"/>
      <w:bookmarkStart w:id="881" w:name="_Toc116991932"/>
      <w:bookmarkStart w:id="882" w:name="_Toc120125715"/>
      <w:bookmarkStart w:id="883" w:name="_Toc120126148"/>
      <w:bookmarkStart w:id="884" w:name="_Toc120128168"/>
      <w:bookmarkStart w:id="885" w:name="_Toc120132412"/>
      <w:bookmarkStart w:id="886" w:name="_Toc125579043"/>
      <w:r>
        <w:t>6.</w:t>
      </w:r>
      <w:r>
        <w:rPr>
          <w:rFonts w:hint="eastAsia"/>
          <w:lang w:eastAsia="zh-CN"/>
        </w:rPr>
        <w:t>12</w:t>
      </w:r>
      <w:r>
        <w:tab/>
        <w:t>Solution #</w:t>
      </w:r>
      <w:r>
        <w:rPr>
          <w:rFonts w:hint="eastAsia"/>
          <w:lang w:eastAsia="zh-CN"/>
        </w:rPr>
        <w:t>12</w:t>
      </w:r>
      <w:r>
        <w:t xml:space="preserve">: </w:t>
      </w:r>
      <w:bookmarkEnd w:id="879"/>
      <w:r>
        <w:t>Security of Layer-2 UE-to-UE Relay and Adaptation Layer</w:t>
      </w:r>
      <w:bookmarkEnd w:id="880"/>
      <w:bookmarkEnd w:id="881"/>
      <w:bookmarkEnd w:id="882"/>
      <w:bookmarkEnd w:id="883"/>
      <w:bookmarkEnd w:id="884"/>
      <w:bookmarkEnd w:id="885"/>
      <w:bookmarkEnd w:id="886"/>
    </w:p>
    <w:p w14:paraId="58CD1FD0" w14:textId="77777777" w:rsidR="00D53808" w:rsidRDefault="00D53808" w:rsidP="00D53808">
      <w:pPr>
        <w:pStyle w:val="31"/>
      </w:pPr>
      <w:bookmarkStart w:id="887" w:name="_Toc49353715"/>
      <w:bookmarkStart w:id="888" w:name="_Toc116991497"/>
      <w:bookmarkStart w:id="889" w:name="_Toc116991933"/>
      <w:bookmarkStart w:id="890" w:name="_Toc120125716"/>
      <w:bookmarkStart w:id="891" w:name="_Toc120126149"/>
      <w:bookmarkStart w:id="892" w:name="_Toc120128169"/>
      <w:bookmarkStart w:id="893" w:name="_Toc120132413"/>
      <w:bookmarkStart w:id="894" w:name="_Toc125579044"/>
      <w:r>
        <w:t>6.</w:t>
      </w:r>
      <w:r w:rsidR="00FD17CA">
        <w:rPr>
          <w:rFonts w:hint="eastAsia"/>
          <w:lang w:eastAsia="zh-CN"/>
        </w:rPr>
        <w:t>12</w:t>
      </w:r>
      <w:r>
        <w:t>.1</w:t>
      </w:r>
      <w:r>
        <w:tab/>
      </w:r>
      <w:bookmarkEnd w:id="887"/>
      <w:r>
        <w:t>Introduction</w:t>
      </w:r>
      <w:bookmarkEnd w:id="888"/>
      <w:bookmarkEnd w:id="889"/>
      <w:bookmarkEnd w:id="890"/>
      <w:bookmarkEnd w:id="891"/>
      <w:bookmarkEnd w:id="892"/>
      <w:bookmarkEnd w:id="893"/>
      <w:bookmarkEnd w:id="894"/>
    </w:p>
    <w:p w14:paraId="504A5BF5" w14:textId="77777777" w:rsidR="00D53808" w:rsidRDefault="00D53808" w:rsidP="00D53808">
      <w:r>
        <w:t xml:space="preserve">This contribution proposes a solution to address KI #2: </w:t>
      </w:r>
      <w:r>
        <w:rPr>
          <w:noProof/>
        </w:rPr>
        <w:t xml:space="preserve">Security of UE-to-UE Relay </w:t>
      </w:r>
      <w:bookmarkStart w:id="895" w:name="_Hlk115425292"/>
      <w:r>
        <w:rPr>
          <w:noProof/>
        </w:rPr>
        <w:t xml:space="preserve">and </w:t>
      </w:r>
      <w:r>
        <w:t>Key Issue #</w:t>
      </w:r>
      <w:r>
        <w:rPr>
          <w:rFonts w:hint="eastAsia"/>
          <w:lang w:eastAsia="zh-CN"/>
        </w:rPr>
        <w:t>4</w:t>
      </w:r>
      <w:bookmarkEnd w:id="895"/>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31"/>
      </w:pPr>
      <w:bookmarkStart w:id="896" w:name="_Toc49353716"/>
      <w:bookmarkStart w:id="897" w:name="_Toc116991498"/>
      <w:bookmarkStart w:id="898" w:name="_Toc116991934"/>
      <w:bookmarkStart w:id="899" w:name="_Toc120125717"/>
      <w:bookmarkStart w:id="900" w:name="_Toc120126150"/>
      <w:bookmarkStart w:id="901" w:name="_Toc120128170"/>
      <w:bookmarkStart w:id="902" w:name="_Toc120132414"/>
      <w:bookmarkStart w:id="903" w:name="_Toc125579045"/>
      <w:r>
        <w:lastRenderedPageBreak/>
        <w:t>6.</w:t>
      </w:r>
      <w:r>
        <w:rPr>
          <w:rFonts w:hint="eastAsia"/>
          <w:lang w:eastAsia="zh-CN"/>
        </w:rPr>
        <w:t>12</w:t>
      </w:r>
      <w:r>
        <w:t>.2</w:t>
      </w:r>
      <w:r>
        <w:tab/>
        <w:t>Solution details</w:t>
      </w:r>
      <w:bookmarkEnd w:id="896"/>
      <w:bookmarkEnd w:id="897"/>
      <w:bookmarkEnd w:id="898"/>
      <w:bookmarkEnd w:id="899"/>
      <w:bookmarkEnd w:id="900"/>
      <w:bookmarkEnd w:id="901"/>
      <w:bookmarkEnd w:id="902"/>
      <w:bookmarkEnd w:id="903"/>
    </w:p>
    <w:p w14:paraId="2F004BF7" w14:textId="77777777" w:rsidR="004E6799" w:rsidRDefault="004E6799" w:rsidP="004E6799">
      <w:pPr>
        <w:pStyle w:val="41"/>
      </w:pPr>
      <w:bookmarkStart w:id="904" w:name="_Toc120125718"/>
      <w:bookmarkStart w:id="905" w:name="_Toc120126151"/>
      <w:bookmarkStart w:id="906" w:name="_Toc120128171"/>
      <w:bookmarkStart w:id="907" w:name="_Toc120132415"/>
      <w:bookmarkStart w:id="908" w:name="_Toc125579046"/>
      <w:r>
        <w:t>6.12.2.1</w:t>
      </w:r>
      <w:r>
        <w:tab/>
      </w:r>
      <w:r w:rsidRPr="00021033">
        <w:t>End-to-End PC5 unicast link establishment</w:t>
      </w:r>
      <w:r>
        <w:t xml:space="preserve"> </w:t>
      </w:r>
      <w:r w:rsidRPr="00021033">
        <w:t>and data forwarding</w:t>
      </w:r>
      <w:bookmarkEnd w:id="904"/>
      <w:bookmarkEnd w:id="905"/>
      <w:bookmarkEnd w:id="906"/>
      <w:bookmarkEnd w:id="907"/>
      <w:bookmarkEnd w:id="908"/>
    </w:p>
    <w:p w14:paraId="3A766F19" w14:textId="77777777" w:rsidR="00D53808" w:rsidRDefault="00D53808" w:rsidP="00D53808">
      <w:pPr>
        <w:jc w:val="center"/>
      </w:pPr>
      <w:r>
        <w:object w:dxaOrig="8412" w:dyaOrig="6408" w14:anchorId="6020F868">
          <v:shape id="_x0000_i1041" type="#_x0000_t75" style="width:420.5pt;height:320.25pt" o:ole="">
            <v:imagedata r:id="rId43" o:title="" cropbottom="1627f" cropleft="1221f" cropright="1281f"/>
          </v:shape>
          <o:OLEObject Type="Embed" ProgID="Visio.Drawing.15" ShapeID="_x0000_i1041" DrawAspect="Content" ObjectID="_1736192107" r:id="rId44"/>
        </w:object>
      </w:r>
    </w:p>
    <w:p w14:paraId="09D1830B" w14:textId="77777777" w:rsidR="004E6799" w:rsidRDefault="004E6799" w:rsidP="004E6799">
      <w:pPr>
        <w:jc w:val="center"/>
        <w:rPr>
          <w:b/>
          <w:bCs/>
        </w:rPr>
      </w:pPr>
      <w:bookmarkStart w:id="909"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909"/>
      <w:r>
        <w:rPr>
          <w:b/>
          <w:bCs/>
          <w:noProof/>
        </w:rPr>
        <w:t>.1-1</w:t>
      </w:r>
      <w:r>
        <w:rPr>
          <w:b/>
          <w:bCs/>
        </w:rPr>
        <w:t xml:space="preserve">: </w:t>
      </w:r>
      <w:bookmarkStart w:id="910" w:name="_Hlk118461688"/>
      <w:r>
        <w:rPr>
          <w:b/>
          <w:bCs/>
        </w:rPr>
        <w:t xml:space="preserve">End-to-End PC5 unicast link establishment </w:t>
      </w:r>
      <w:bookmarkEnd w:id="910"/>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911" w:name="_Toc116991499"/>
      <w:bookmarkStart w:id="912" w:name="_Toc116991935"/>
    </w:p>
    <w:p w14:paraId="20B16D66" w14:textId="77777777" w:rsidR="00BB3DDC" w:rsidRDefault="00BB3DDC" w:rsidP="00BB3DDC">
      <w:pPr>
        <w:pStyle w:val="41"/>
      </w:pPr>
      <w:bookmarkStart w:id="913" w:name="_Toc120125719"/>
      <w:bookmarkStart w:id="914" w:name="_Toc120126152"/>
      <w:bookmarkStart w:id="915" w:name="_Toc120128172"/>
      <w:bookmarkStart w:id="916" w:name="_Toc120132416"/>
      <w:bookmarkStart w:id="917" w:name="_Toc125579047"/>
      <w:r>
        <w:t>6.12.2.2</w:t>
      </w:r>
      <w:r>
        <w:tab/>
        <w:t>P</w:t>
      </w:r>
      <w:r w:rsidRPr="00021033">
        <w:t xml:space="preserve">rivacy of identifiers </w:t>
      </w:r>
      <w:r>
        <w:t>for</w:t>
      </w:r>
      <w:r w:rsidRPr="00021033">
        <w:t xml:space="preserve"> End-to-End PC5 unicast link</w:t>
      </w:r>
      <w:bookmarkEnd w:id="913"/>
      <w:bookmarkEnd w:id="914"/>
      <w:bookmarkEnd w:id="915"/>
      <w:bookmarkEnd w:id="916"/>
      <w:bookmarkEnd w:id="917"/>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918"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918"/>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25DAF821" w14:textId="77777777" w:rsidR="00BB3DDC" w:rsidRDefault="00BB3DDC" w:rsidP="00BB3DDC">
      <w:pPr>
        <w:pStyle w:val="EditorsNote"/>
        <w:jc w:val="center"/>
      </w:pPr>
      <w:r w:rsidRPr="00C40E04">
        <w:object w:dxaOrig="11926" w:dyaOrig="8311" w14:anchorId="77007083">
          <v:shape id="_x0000_i1042" type="#_x0000_t75" style="width:413.55pt;height:289.75pt" o:ole="">
            <v:imagedata r:id="rId45" o:title=""/>
          </v:shape>
          <o:OLEObject Type="Embed" ProgID="Visio.Drawing.15" ShapeID="_x0000_i1042" DrawAspect="Content" ObjectID="_1736192108" r:id="rId46"/>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31"/>
      </w:pPr>
      <w:bookmarkStart w:id="919" w:name="_Toc120125720"/>
      <w:bookmarkStart w:id="920" w:name="_Toc120126153"/>
      <w:bookmarkStart w:id="921" w:name="_Toc120128173"/>
      <w:bookmarkStart w:id="922" w:name="_Toc120132417"/>
      <w:bookmarkStart w:id="923" w:name="_Toc125579048"/>
      <w:r>
        <w:t>6.</w:t>
      </w:r>
      <w:r w:rsidR="00FD17CA">
        <w:rPr>
          <w:rFonts w:hint="eastAsia"/>
          <w:lang w:eastAsia="zh-CN"/>
        </w:rPr>
        <w:t>12</w:t>
      </w:r>
      <w:r>
        <w:t>.3</w:t>
      </w:r>
      <w:r>
        <w:tab/>
        <w:t>Evaluation</w:t>
      </w:r>
      <w:bookmarkEnd w:id="911"/>
      <w:bookmarkEnd w:id="912"/>
      <w:bookmarkEnd w:id="919"/>
      <w:bookmarkEnd w:id="920"/>
      <w:bookmarkEnd w:id="921"/>
      <w:bookmarkEnd w:id="922"/>
      <w:bookmarkEnd w:id="923"/>
      <w:r>
        <w:t xml:space="preserve"> </w:t>
      </w:r>
    </w:p>
    <w:p w14:paraId="26CCA489" w14:textId="77777777" w:rsidR="004D4213" w:rsidRDefault="004D4213" w:rsidP="004D4213">
      <w:pPr>
        <w:rPr>
          <w:lang w:eastAsia="zh-CN"/>
        </w:rPr>
      </w:pPr>
      <w:bookmarkStart w:id="924" w:name="_Toc116991500"/>
      <w:bookmarkStart w:id="925" w:name="_Toc116991936"/>
      <w:bookmarkStart w:id="926" w:name="_Toc120125721"/>
      <w:bookmarkStart w:id="927" w:name="_Toc120126154"/>
      <w:bookmarkStart w:id="928" w:name="_Toc120128174"/>
      <w:bookmarkStart w:id="929" w:name="_Toc120132418"/>
      <w:r>
        <w:rPr>
          <w:lang w:eastAsia="zh-CN"/>
        </w:rPr>
        <w:t xml:space="preserve">For security, this solution proposes that a PC5 unicast link (also called per-hop link or management link), is established with the L2 UE-to-UE Relay by source/target UEs 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r w:rsidRPr="00F51808">
        <w:rPr>
          <w:lang w:eastAsia="zh-CN"/>
        </w:rPr>
        <w:t>before</w:t>
      </w:r>
      <w:r>
        <w:rPr>
          <w:lang w:eastAsia="zh-CN"/>
        </w:rPr>
        <w:t xml:space="preserve"> establish</w:t>
      </w:r>
      <w:r w:rsidRPr="00F51808">
        <w:rPr>
          <w:lang w:eastAsia="zh-CN"/>
        </w:rPr>
        <w:t>ing</w:t>
      </w:r>
      <w:r>
        <w:rPr>
          <w:lang w:eastAsia="zh-CN"/>
        </w:rPr>
        <w:t xml:space="preserve"> E2E security via the L2 UE-to-UE Relay. </w:t>
      </w:r>
    </w:p>
    <w:p w14:paraId="13D0F35D" w14:textId="77777777" w:rsidR="004D4213" w:rsidRPr="000A2E20" w:rsidRDefault="004D4213" w:rsidP="004D4213">
      <w:pPr>
        <w:pStyle w:val="EditorsNote"/>
      </w:pPr>
      <w:r w:rsidRPr="000A2E20">
        <w:t>Editor's Note: Further evaluation on end-to-end link establishment is FFS.</w:t>
      </w:r>
    </w:p>
    <w:p w14:paraId="5214F739" w14:textId="77777777" w:rsidR="004D4213" w:rsidRDefault="004D4213" w:rsidP="004D4213">
      <w:r>
        <w:rPr>
          <w:lang w:eastAsia="zh-CN"/>
        </w:rPr>
        <w:lastRenderedPageBreak/>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p>
    <w:p w14:paraId="095D27A4" w14:textId="77777777" w:rsidR="004D4213" w:rsidRDefault="004D4213" w:rsidP="004D4213">
      <w:pPr>
        <w:rPr>
          <w:lang w:val="en-US" w:eastAsia="zh-CN"/>
        </w:rPr>
      </w:pPr>
      <w:r>
        <w:rPr>
          <w:lang w:val="en-US" w:eastAsia="zh-CN"/>
        </w:rPr>
        <w:t xml:space="preserve">This solution fully addresses the following KI for the </w:t>
      </w:r>
      <w:r>
        <w:rPr>
          <w:lang w:eastAsia="zh-CN"/>
        </w:rPr>
        <w:t>L2 UE-to-UE Relay scenario</w:t>
      </w:r>
      <w:r>
        <w:rPr>
          <w:lang w:val="en-US" w:eastAsia="zh-CN"/>
        </w:rPr>
        <w:t xml:space="preserve">: </w:t>
      </w:r>
    </w:p>
    <w:p w14:paraId="55C68190"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#2: </w:t>
      </w:r>
      <w:r>
        <w:rPr>
          <w:noProof/>
        </w:rPr>
        <w:t>Security of UE-to-UE Relay.</w:t>
      </w:r>
      <w:r>
        <w:rPr>
          <w:lang w:val="en-US" w:eastAsia="zh-CN"/>
        </w:rPr>
        <w:t xml:space="preserve"> </w:t>
      </w:r>
    </w:p>
    <w:p w14:paraId="3B6559F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w:t>
      </w:r>
      <w:r>
        <w:rPr>
          <w:noProof/>
        </w:rPr>
        <w:t>Privacy of information over the UE-to-UE Relay.</w:t>
      </w:r>
    </w:p>
    <w:p w14:paraId="69555AE0" w14:textId="77777777" w:rsidR="00FD17CA" w:rsidRDefault="00FD17CA" w:rsidP="00FD17CA">
      <w:pPr>
        <w:pStyle w:val="21"/>
      </w:pPr>
      <w:bookmarkStart w:id="930" w:name="_Toc125579049"/>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924"/>
      <w:bookmarkEnd w:id="925"/>
      <w:bookmarkEnd w:id="926"/>
      <w:bookmarkEnd w:id="927"/>
      <w:bookmarkEnd w:id="928"/>
      <w:bookmarkEnd w:id="929"/>
      <w:bookmarkEnd w:id="930"/>
    </w:p>
    <w:p w14:paraId="767D8DAF" w14:textId="77777777" w:rsidR="00CA63CA" w:rsidRDefault="00CA63CA" w:rsidP="00CA63CA">
      <w:pPr>
        <w:pStyle w:val="31"/>
      </w:pPr>
      <w:bookmarkStart w:id="931" w:name="_Toc116991501"/>
      <w:bookmarkStart w:id="932" w:name="_Toc116991937"/>
      <w:bookmarkStart w:id="933" w:name="_Toc120125722"/>
      <w:bookmarkStart w:id="934" w:name="_Toc120126155"/>
      <w:bookmarkStart w:id="935" w:name="_Toc120128175"/>
      <w:bookmarkStart w:id="936" w:name="_Toc120132419"/>
      <w:bookmarkStart w:id="937" w:name="_Toc125579050"/>
      <w:bookmarkStart w:id="938" w:name="_Toc116991504"/>
      <w:bookmarkStart w:id="939" w:name="_Toc116991940"/>
      <w:r>
        <w:t>6.</w:t>
      </w:r>
      <w:r>
        <w:rPr>
          <w:rFonts w:hint="eastAsia"/>
          <w:lang w:eastAsia="zh-CN"/>
        </w:rPr>
        <w:t>13</w:t>
      </w:r>
      <w:r>
        <w:t>.1</w:t>
      </w:r>
      <w:r>
        <w:tab/>
        <w:t>Introduction</w:t>
      </w:r>
      <w:bookmarkEnd w:id="931"/>
      <w:bookmarkEnd w:id="932"/>
      <w:bookmarkEnd w:id="933"/>
      <w:bookmarkEnd w:id="934"/>
      <w:bookmarkEnd w:id="935"/>
      <w:bookmarkEnd w:id="936"/>
      <w:bookmarkEnd w:id="937"/>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31"/>
      </w:pPr>
      <w:bookmarkStart w:id="940" w:name="_Toc116991502"/>
      <w:bookmarkStart w:id="941" w:name="_Toc116991938"/>
      <w:bookmarkStart w:id="942" w:name="_Toc120125723"/>
      <w:bookmarkStart w:id="943" w:name="_Toc120126156"/>
      <w:bookmarkStart w:id="944" w:name="_Toc120128176"/>
      <w:bookmarkStart w:id="945" w:name="_Toc120132420"/>
      <w:bookmarkStart w:id="946" w:name="_Toc125579051"/>
      <w:bookmarkStart w:id="947" w:name="_Toc120125725"/>
      <w:bookmarkStart w:id="948" w:name="_Toc120126158"/>
      <w:bookmarkStart w:id="949" w:name="_Toc120128178"/>
      <w:bookmarkStart w:id="950" w:name="_Toc120132422"/>
      <w:r>
        <w:t>6.</w:t>
      </w:r>
      <w:r>
        <w:rPr>
          <w:rFonts w:hint="eastAsia"/>
          <w:lang w:eastAsia="zh-CN"/>
        </w:rPr>
        <w:t>13</w:t>
      </w:r>
      <w:r>
        <w:t>.2</w:t>
      </w:r>
      <w:r>
        <w:tab/>
        <w:t>Solution details</w:t>
      </w:r>
      <w:bookmarkEnd w:id="940"/>
      <w:bookmarkEnd w:id="941"/>
      <w:bookmarkEnd w:id="942"/>
      <w:bookmarkEnd w:id="943"/>
      <w:bookmarkEnd w:id="944"/>
      <w:bookmarkEnd w:id="945"/>
      <w:bookmarkEnd w:id="946"/>
    </w:p>
    <w:p w14:paraId="7E37C337" w14:textId="77777777" w:rsidR="00396066" w:rsidRDefault="00396066" w:rsidP="00396066">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3C491AF4" w14:textId="3FB2E05C" w:rsidR="00396066" w:rsidRDefault="00396066" w:rsidP="00396066">
      <w:pPr>
        <w:jc w:val="center"/>
      </w:pPr>
    </w:p>
    <w:p w14:paraId="5B9BD3C9" w14:textId="77777777" w:rsidR="00396066" w:rsidRDefault="00396066" w:rsidP="00396066">
      <w:pPr>
        <w:jc w:val="center"/>
      </w:pPr>
      <w:r>
        <w:object w:dxaOrig="11904" w:dyaOrig="10993" w14:anchorId="142602BF">
          <v:shape id="_x0000_i1043" type="#_x0000_t75" style="width:443.5pt;height:409.55pt" o:ole="">
            <v:imagedata r:id="rId47" o:title=""/>
          </v:shape>
          <o:OLEObject Type="Embed" ProgID="Visio.Drawing.15" ShapeID="_x0000_i1043" DrawAspect="Content" ObjectID="_1736192109" r:id="rId48"/>
        </w:object>
      </w:r>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4C55F0E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IP Discovery Authorization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77E975C6" w14:textId="77E74475"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r>
        <w:rPr>
          <w:color w:val="000000"/>
          <w:lang w:eastAsia="ja-JP"/>
        </w:rPr>
        <w:t>with an</w:t>
      </w:r>
      <w:r w:rsidRPr="00C65594">
        <w:rPr>
          <w:color w:val="000000"/>
          <w:lang w:eastAsia="ja-JP"/>
        </w:rPr>
        <w:t xml:space="preserve"> </w:t>
      </w:r>
      <w:r>
        <w:rPr>
          <w:color w:val="000000"/>
          <w:lang w:eastAsia="ja-JP"/>
        </w:rPr>
        <w:t xml:space="preserve">IP Discovery Authorization Response </w:t>
      </w:r>
      <w:r w:rsidRPr="00C65594">
        <w:rPr>
          <w:color w:val="000000"/>
          <w:lang w:eastAsia="ja-JP"/>
        </w:rPr>
        <w:t xml:space="preserve">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31"/>
      </w:pPr>
      <w:bookmarkStart w:id="951" w:name="_Toc116991503"/>
      <w:bookmarkStart w:id="952" w:name="_Toc116991939"/>
      <w:bookmarkStart w:id="953" w:name="_Toc120125724"/>
      <w:bookmarkStart w:id="954" w:name="_Toc120126157"/>
      <w:bookmarkStart w:id="955" w:name="_Toc120128177"/>
      <w:bookmarkStart w:id="956" w:name="_Toc120132421"/>
      <w:bookmarkStart w:id="957" w:name="_Toc125579052"/>
      <w:r>
        <w:t>6.</w:t>
      </w:r>
      <w:r>
        <w:rPr>
          <w:rFonts w:hint="eastAsia"/>
          <w:lang w:eastAsia="zh-CN"/>
        </w:rPr>
        <w:t>13</w:t>
      </w:r>
      <w:r>
        <w:t>.3</w:t>
      </w:r>
      <w:r>
        <w:tab/>
        <w:t>Evaluation</w:t>
      </w:r>
      <w:bookmarkEnd w:id="951"/>
      <w:bookmarkEnd w:id="952"/>
      <w:bookmarkEnd w:id="953"/>
      <w:bookmarkEnd w:id="954"/>
      <w:bookmarkEnd w:id="955"/>
      <w:bookmarkEnd w:id="956"/>
      <w:bookmarkEnd w:id="957"/>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r>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21"/>
      </w:pPr>
      <w:bookmarkStart w:id="958" w:name="_Toc125579053"/>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938"/>
      <w:bookmarkEnd w:id="939"/>
      <w:bookmarkEnd w:id="947"/>
      <w:bookmarkEnd w:id="948"/>
      <w:bookmarkEnd w:id="949"/>
      <w:bookmarkEnd w:id="950"/>
      <w:bookmarkEnd w:id="958"/>
    </w:p>
    <w:p w14:paraId="56F9708F" w14:textId="77777777" w:rsidR="003B601F" w:rsidRDefault="003B601F" w:rsidP="003B601F">
      <w:pPr>
        <w:pStyle w:val="31"/>
      </w:pPr>
      <w:bookmarkStart w:id="959" w:name="_Toc116991505"/>
      <w:bookmarkStart w:id="960" w:name="_Toc116991941"/>
      <w:bookmarkStart w:id="961" w:name="_Toc120125726"/>
      <w:bookmarkStart w:id="962" w:name="_Toc120126159"/>
      <w:bookmarkStart w:id="963" w:name="_Toc120128179"/>
      <w:bookmarkStart w:id="964" w:name="_Toc120132423"/>
      <w:bookmarkStart w:id="965" w:name="_Toc125579054"/>
      <w:r>
        <w:t>6.</w:t>
      </w:r>
      <w:r>
        <w:rPr>
          <w:rFonts w:hint="eastAsia"/>
          <w:lang w:eastAsia="zh-CN"/>
        </w:rPr>
        <w:t>14</w:t>
      </w:r>
      <w:r>
        <w:t>.1</w:t>
      </w:r>
      <w:r>
        <w:tab/>
        <w:t>Introduction</w:t>
      </w:r>
      <w:bookmarkEnd w:id="959"/>
      <w:bookmarkEnd w:id="960"/>
      <w:bookmarkEnd w:id="961"/>
      <w:bookmarkEnd w:id="962"/>
      <w:bookmarkEnd w:id="963"/>
      <w:bookmarkEnd w:id="964"/>
      <w:bookmarkEnd w:id="965"/>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966" w:name="_Hlk116490424"/>
      <w:r>
        <w:t>New security keys are necessary since the K</w:t>
      </w:r>
      <w:r>
        <w:rPr>
          <w:vertAlign w:val="subscript"/>
        </w:rPr>
        <w:t>NRP-sess</w:t>
      </w:r>
      <w:r>
        <w:t xml:space="preserve"> is derived per unicast link as per </w:t>
      </w:r>
      <w:bookmarkStart w:id="967" w:name="_Hlk116490385"/>
      <w:r>
        <w:t xml:space="preserve">TS 33.536, clause </w:t>
      </w:r>
      <w:r w:rsidRPr="008E67A7">
        <w:t>5.3.3.1.2.</w:t>
      </w:r>
      <w:r>
        <w:t>1</w:t>
      </w:r>
      <w:bookmarkEnd w:id="967"/>
      <w:r>
        <w:t xml:space="preserve">. </w:t>
      </w:r>
      <w:bookmarkEnd w:id="966"/>
    </w:p>
    <w:p w14:paraId="7BF0128A" w14:textId="276DC79A" w:rsidR="003B601F" w:rsidRPr="003B5E37" w:rsidRDefault="003B601F" w:rsidP="00D24DD1">
      <w:pPr>
        <w:pStyle w:val="ac"/>
        <w:ind w:firstLineChars="0" w:firstLine="0"/>
        <w:jc w:val="left"/>
        <w:rPr>
          <w:rFonts w:eastAsia="宋体"/>
          <w:lang w:eastAsia="en-US"/>
        </w:rPr>
      </w:pPr>
      <w:r w:rsidRPr="003B5E37">
        <w:t>As in the UE-to</w:t>
      </w:r>
      <w:r w:rsidR="00590701" w:rsidRPr="009B6708">
        <w:rPr>
          <w:rFonts w:eastAsia="等线"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31"/>
      </w:pPr>
      <w:bookmarkStart w:id="968" w:name="_Toc116991506"/>
      <w:bookmarkStart w:id="969" w:name="_Toc116991942"/>
      <w:bookmarkStart w:id="970" w:name="_Toc120125727"/>
      <w:bookmarkStart w:id="971" w:name="_Toc120126160"/>
      <w:bookmarkStart w:id="972" w:name="_Toc120128180"/>
      <w:bookmarkStart w:id="973" w:name="_Toc120132424"/>
      <w:bookmarkStart w:id="974" w:name="_Toc125579055"/>
      <w:r>
        <w:t>6.</w:t>
      </w:r>
      <w:r>
        <w:rPr>
          <w:rFonts w:hint="eastAsia"/>
          <w:lang w:eastAsia="zh-CN"/>
        </w:rPr>
        <w:t>14</w:t>
      </w:r>
      <w:r>
        <w:t>.2</w:t>
      </w:r>
      <w:r>
        <w:tab/>
        <w:t>Solution details</w:t>
      </w:r>
      <w:bookmarkEnd w:id="968"/>
      <w:bookmarkEnd w:id="969"/>
      <w:bookmarkEnd w:id="970"/>
      <w:bookmarkEnd w:id="971"/>
      <w:bookmarkEnd w:id="972"/>
      <w:bookmarkEnd w:id="973"/>
      <w:bookmarkEnd w:id="974"/>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4" type="#_x0000_t75" style="width:480.4pt;height:320.85pt" o:ole="">
            <v:imagedata r:id="rId49" o:title=""/>
          </v:shape>
          <o:OLEObject Type="Embed" ProgID="Visio.Drawing.15" ShapeID="_x0000_i1044" DrawAspect="Content" ObjectID="_1736192110" r:id="rId50"/>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ac"/>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975" w:name="_Hlk116497040"/>
      <w:r>
        <w:t>of K</w:t>
      </w:r>
      <w:r w:rsidRPr="0003543F">
        <w:rPr>
          <w:vertAlign w:val="subscript"/>
        </w:rPr>
        <w:t>NRP-sess</w:t>
      </w:r>
      <w:r>
        <w:t xml:space="preserve">  ID</w:t>
      </w:r>
      <w:bookmarkEnd w:id="975"/>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31"/>
      </w:pPr>
      <w:bookmarkStart w:id="976" w:name="_Toc116991507"/>
      <w:bookmarkStart w:id="977" w:name="_Toc116991943"/>
      <w:bookmarkStart w:id="978" w:name="_Toc120125728"/>
      <w:bookmarkStart w:id="979" w:name="_Toc120126161"/>
      <w:bookmarkStart w:id="980" w:name="_Toc120128181"/>
      <w:bookmarkStart w:id="981" w:name="_Toc120132425"/>
      <w:bookmarkStart w:id="982" w:name="_Toc125579056"/>
      <w:r>
        <w:t>6.</w:t>
      </w:r>
      <w:r w:rsidR="009D318A">
        <w:rPr>
          <w:rFonts w:hint="eastAsia"/>
          <w:lang w:eastAsia="zh-CN"/>
        </w:rPr>
        <w:t>14</w:t>
      </w:r>
      <w:r>
        <w:t>.3</w:t>
      </w:r>
      <w:r>
        <w:tab/>
        <w:t>Evaluation</w:t>
      </w:r>
      <w:bookmarkEnd w:id="976"/>
      <w:bookmarkEnd w:id="977"/>
      <w:bookmarkEnd w:id="978"/>
      <w:bookmarkEnd w:id="979"/>
      <w:bookmarkEnd w:id="980"/>
      <w:bookmarkEnd w:id="981"/>
      <w:bookmarkEnd w:id="982"/>
      <w:r>
        <w:t xml:space="preserve"> </w:t>
      </w:r>
    </w:p>
    <w:p w14:paraId="6A40D170" w14:textId="77777777" w:rsidR="004D4213" w:rsidRDefault="004D4213" w:rsidP="004D4213">
      <w:bookmarkStart w:id="983" w:name="_Toc116991508"/>
      <w:bookmarkStart w:id="984" w:name="_Toc116991944"/>
      <w:bookmarkStart w:id="985" w:name="_Toc120125729"/>
      <w:bookmarkStart w:id="986" w:name="_Toc120126162"/>
      <w:bookmarkStart w:id="987" w:name="_Toc120128182"/>
      <w:bookmarkStart w:id="988" w:name="_Toc120132426"/>
      <w:bookmarkStart w:id="989" w:name="_Toc87885898"/>
      <w:bookmarkStart w:id="990"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0A82FAAE" w14:textId="77777777" w:rsidR="009D318A" w:rsidRDefault="009D318A" w:rsidP="009D318A">
      <w:pPr>
        <w:pStyle w:val="21"/>
      </w:pPr>
      <w:bookmarkStart w:id="991" w:name="_Toc125579057"/>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983"/>
      <w:bookmarkEnd w:id="984"/>
      <w:bookmarkEnd w:id="985"/>
      <w:bookmarkEnd w:id="986"/>
      <w:bookmarkEnd w:id="987"/>
      <w:bookmarkEnd w:id="988"/>
      <w:bookmarkEnd w:id="991"/>
    </w:p>
    <w:p w14:paraId="02AC04CC" w14:textId="77777777" w:rsidR="003F5FF3" w:rsidRDefault="003F5FF3" w:rsidP="003F5FF3">
      <w:pPr>
        <w:pStyle w:val="31"/>
      </w:pPr>
      <w:bookmarkStart w:id="992" w:name="_Toc116991509"/>
      <w:bookmarkStart w:id="993" w:name="_Toc116991945"/>
      <w:bookmarkStart w:id="994" w:name="_Toc120125730"/>
      <w:bookmarkStart w:id="995" w:name="_Toc120126163"/>
      <w:bookmarkStart w:id="996" w:name="_Toc120128183"/>
      <w:bookmarkStart w:id="997" w:name="_Toc120132427"/>
      <w:bookmarkStart w:id="998" w:name="_Toc125579058"/>
      <w:bookmarkStart w:id="999" w:name="_Toc116991511"/>
      <w:bookmarkStart w:id="1000" w:name="_Toc116991947"/>
      <w:bookmarkStart w:id="1001" w:name="_Toc120125732"/>
      <w:bookmarkStart w:id="1002" w:name="_Toc120126165"/>
      <w:bookmarkStart w:id="1003" w:name="_Toc120128185"/>
      <w:bookmarkStart w:id="1004" w:name="_Toc120132429"/>
      <w:r>
        <w:t>6.</w:t>
      </w:r>
      <w:r>
        <w:rPr>
          <w:rFonts w:hint="eastAsia"/>
          <w:lang w:eastAsia="zh-CN"/>
        </w:rPr>
        <w:t>15</w:t>
      </w:r>
      <w:r>
        <w:t>.1</w:t>
      </w:r>
      <w:r>
        <w:tab/>
        <w:t>Introduction</w:t>
      </w:r>
      <w:bookmarkEnd w:id="992"/>
      <w:bookmarkEnd w:id="993"/>
      <w:bookmarkEnd w:id="994"/>
      <w:bookmarkEnd w:id="995"/>
      <w:bookmarkEnd w:id="996"/>
      <w:bookmarkEnd w:id="997"/>
      <w:bookmarkEnd w:id="998"/>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Default="003F5FF3" w:rsidP="003F5FF3">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77777777" w:rsidR="003F5FF3" w:rsidRPr="0077719E" w:rsidRDefault="003F5FF3" w:rsidP="003F5FF3">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31"/>
      </w:pPr>
      <w:bookmarkStart w:id="1005" w:name="_Toc116991510"/>
      <w:bookmarkStart w:id="1006" w:name="_Toc116991946"/>
      <w:bookmarkStart w:id="1007" w:name="_Toc120125731"/>
      <w:bookmarkStart w:id="1008" w:name="_Toc120126164"/>
      <w:bookmarkStart w:id="1009" w:name="_Toc120128184"/>
      <w:bookmarkStart w:id="1010" w:name="_Toc120132428"/>
      <w:bookmarkStart w:id="1011" w:name="_Toc125579059"/>
      <w:r>
        <w:t>6.</w:t>
      </w:r>
      <w:r>
        <w:rPr>
          <w:rFonts w:hint="eastAsia"/>
          <w:lang w:eastAsia="zh-CN"/>
        </w:rPr>
        <w:t>15</w:t>
      </w:r>
      <w:r>
        <w:t>.2</w:t>
      </w:r>
      <w:r>
        <w:tab/>
        <w:t>Solution details</w:t>
      </w:r>
      <w:bookmarkEnd w:id="1005"/>
      <w:bookmarkEnd w:id="1006"/>
      <w:bookmarkEnd w:id="1007"/>
      <w:bookmarkEnd w:id="1008"/>
      <w:bookmarkEnd w:id="1009"/>
      <w:bookmarkEnd w:id="1010"/>
      <w:bookmarkEnd w:id="1011"/>
    </w:p>
    <w:p w14:paraId="50DAC9BD" w14:textId="6EE1D5FF" w:rsidR="003F5FF3" w:rsidRPr="00903E44" w:rsidRDefault="00D7115D" w:rsidP="003F5FF3">
      <w:pPr>
        <w:jc w:val="center"/>
        <w:rPr>
          <w:rFonts w:ascii="Arial" w:hAnsi="Arial" w:cs="Arial"/>
          <w:b/>
          <w:bCs/>
        </w:rPr>
      </w:pPr>
      <w:r>
        <w:rPr>
          <w:rFonts w:ascii="Arial" w:hAnsi="Arial" w:cs="Arial"/>
          <w:b/>
          <w:noProof/>
          <w:lang w:val="en-US" w:eastAsia="zh-CN"/>
        </w:rPr>
        <w:pict w14:anchorId="7B545F88">
          <v:shape id="Picture 21" o:spid="_x0000_i1045" type="#_x0000_t75" style="width:482.1pt;height:168.75pt;visibility:visible;mso-wrap-style:square">
            <v:imagedata r:id="rId51" o:title=""/>
            <o:lock v:ext="edit" aspectratio="f"/>
          </v:shape>
        </w:pict>
      </w:r>
    </w:p>
    <w:p w14:paraId="747A49D9" w14:textId="77777777" w:rsidR="003F5FF3" w:rsidRPr="00903E44" w:rsidRDefault="003F5FF3" w:rsidP="003F5FF3">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lang w:eastAsia="zh-CN"/>
        </w:rPr>
      </w:pPr>
      <w:r w:rsidRPr="0080301C">
        <w:rPr>
          <w:lang w:eastAsia="zh-CN"/>
        </w:rPr>
        <w:t>This solution requires a policy to choose the In-Coverage or Out-of-Coverage solution to use. This policy might include:</w:t>
      </w:r>
    </w:p>
    <w:p w14:paraId="3D78A1F7" w14:textId="77777777" w:rsidR="003F5FF3" w:rsidRPr="0080301C" w:rsidRDefault="003F5FF3" w:rsidP="003F5FF3">
      <w:pPr>
        <w:numPr>
          <w:ilvl w:val="0"/>
          <w:numId w:val="14"/>
        </w:numPr>
        <w:rPr>
          <w:lang w:eastAsia="zh-CN"/>
        </w:rPr>
      </w:pPr>
      <w:r w:rsidRPr="0080301C">
        <w:rPr>
          <w:lang w:eastAsia="zh-CN"/>
        </w:rPr>
        <w:t>Which of the supported solutions or solution parameters are preferred when in-coverage and/or when out-of-coverage.</w:t>
      </w:r>
    </w:p>
    <w:p w14:paraId="7DEDEC08" w14:textId="1AFF7CAF" w:rsidR="00483837" w:rsidRPr="0080301C" w:rsidRDefault="0080301C" w:rsidP="00483837">
      <w:pPr>
        <w:numPr>
          <w:ilvl w:val="0"/>
          <w:numId w:val="14"/>
        </w:numPr>
        <w:rPr>
          <w:lang w:eastAsia="zh-CN"/>
        </w:rPr>
      </w:pPr>
      <w:r w:rsidRPr="0080301C">
        <w:rPr>
          <w:lang w:eastAsia="zh-CN"/>
        </w:rPr>
        <w:t>Whether/how security parameters (e.g., a password, or a key, etc) of an out-of-coverage solution may be entered when devices are out-of-coverage.</w:t>
      </w:r>
    </w:p>
    <w:p w14:paraId="15B64CDC" w14:textId="1952BA38" w:rsidR="00483837" w:rsidRDefault="00483837" w:rsidP="00483837">
      <w:pPr>
        <w:pStyle w:val="31"/>
      </w:pPr>
      <w:bookmarkStart w:id="1012" w:name="_Toc125579060"/>
      <w:bookmarkStart w:id="1013" w:name="_Toc116991512"/>
      <w:bookmarkStart w:id="1014" w:name="_Toc116991948"/>
      <w:bookmarkEnd w:id="989"/>
      <w:bookmarkEnd w:id="990"/>
      <w:bookmarkEnd w:id="999"/>
      <w:bookmarkEnd w:id="1000"/>
      <w:bookmarkEnd w:id="1001"/>
      <w:bookmarkEnd w:id="1002"/>
      <w:bookmarkEnd w:id="1003"/>
      <w:bookmarkEnd w:id="1004"/>
      <w:r>
        <w:t>6.</w:t>
      </w:r>
      <w:r>
        <w:rPr>
          <w:rFonts w:hint="eastAsia"/>
          <w:lang w:eastAsia="zh-CN"/>
        </w:rPr>
        <w:t>15</w:t>
      </w:r>
      <w:r>
        <w:t>.3</w:t>
      </w:r>
      <w:r>
        <w:tab/>
        <w:t>Evaluation</w:t>
      </w:r>
      <w:bookmarkEnd w:id="1012"/>
    </w:p>
    <w:p w14:paraId="69E83C07" w14:textId="3E0B3686" w:rsidR="003F5FF3" w:rsidRDefault="003F5FF3" w:rsidP="003F5FF3">
      <w:pPr>
        <w:rPr>
          <w:lang w:eastAsia="zh-CN"/>
        </w:rPr>
      </w:pPr>
      <w:r w:rsidRPr="003F5FF3">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Default="00472F45" w:rsidP="00472F45">
      <w:pPr>
        <w:pStyle w:val="21"/>
      </w:pPr>
      <w:bookmarkStart w:id="1015" w:name="_Toc120125733"/>
      <w:bookmarkStart w:id="1016" w:name="_Toc120126166"/>
      <w:bookmarkStart w:id="1017" w:name="_Toc120128186"/>
      <w:bookmarkStart w:id="1018" w:name="_Toc120132430"/>
      <w:bookmarkStart w:id="1019" w:name="_Toc125579061"/>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013"/>
      <w:bookmarkEnd w:id="1014"/>
      <w:bookmarkEnd w:id="1015"/>
      <w:bookmarkEnd w:id="1016"/>
      <w:bookmarkEnd w:id="1017"/>
      <w:bookmarkEnd w:id="1018"/>
      <w:bookmarkEnd w:id="1019"/>
    </w:p>
    <w:p w14:paraId="037CDE0C" w14:textId="77777777" w:rsidR="00D61421" w:rsidRDefault="00D61421" w:rsidP="00D61421">
      <w:pPr>
        <w:pStyle w:val="31"/>
      </w:pPr>
      <w:bookmarkStart w:id="1020" w:name="_Toc116991513"/>
      <w:bookmarkStart w:id="1021" w:name="_Toc116991949"/>
      <w:bookmarkStart w:id="1022" w:name="_Toc120125734"/>
      <w:bookmarkStart w:id="1023" w:name="_Toc120126167"/>
      <w:bookmarkStart w:id="1024" w:name="_Toc120128187"/>
      <w:bookmarkStart w:id="1025" w:name="_Toc120132431"/>
      <w:bookmarkStart w:id="1026" w:name="_Toc125579062"/>
      <w:bookmarkStart w:id="1027" w:name="_Toc116991516"/>
      <w:bookmarkStart w:id="1028" w:name="_Toc116991952"/>
      <w:r>
        <w:t>6.</w:t>
      </w:r>
      <w:r>
        <w:rPr>
          <w:rFonts w:hint="eastAsia"/>
          <w:lang w:eastAsia="zh-CN"/>
        </w:rPr>
        <w:t>16</w:t>
      </w:r>
      <w:r>
        <w:t>.1</w:t>
      </w:r>
      <w:r>
        <w:tab/>
        <w:t>Introduction</w:t>
      </w:r>
      <w:bookmarkEnd w:id="1020"/>
      <w:bookmarkEnd w:id="1021"/>
      <w:bookmarkEnd w:id="1022"/>
      <w:bookmarkEnd w:id="1023"/>
      <w:bookmarkEnd w:id="1024"/>
      <w:bookmarkEnd w:id="1025"/>
      <w:bookmarkEnd w:id="1026"/>
    </w:p>
    <w:p w14:paraId="685F2AEE"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D24DD1" w:rsidRDefault="00D61421" w:rsidP="00D61421">
      <w:pPr>
        <w:ind w:firstLine="284"/>
        <w:rPr>
          <w:i/>
          <w:lang w:eastAsia="zh-CN"/>
        </w:rPr>
      </w:pPr>
      <w:r w:rsidRPr="00D24DD1">
        <w:rPr>
          <w:rFonts w:eastAsia="MS Mincho"/>
          <w:i/>
          <w:lang w:eastAsia="ja-JP"/>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B38AA6A" w:rsidR="00D61421" w:rsidRDefault="00D61421" w:rsidP="00D61421">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88CBB01" w14:textId="77777777" w:rsidR="005C113D" w:rsidRDefault="005C113D" w:rsidP="005C113D">
      <w:pPr>
        <w:pStyle w:val="31"/>
      </w:pPr>
      <w:bookmarkStart w:id="1029" w:name="_Toc116991514"/>
      <w:bookmarkStart w:id="1030" w:name="_Toc116991950"/>
      <w:bookmarkStart w:id="1031" w:name="_Toc120125735"/>
      <w:bookmarkStart w:id="1032" w:name="_Toc120126168"/>
      <w:bookmarkStart w:id="1033" w:name="_Toc120128188"/>
      <w:bookmarkStart w:id="1034" w:name="_Toc120132432"/>
      <w:bookmarkStart w:id="1035" w:name="_Toc125579063"/>
      <w:bookmarkStart w:id="1036" w:name="_Toc120125737"/>
      <w:bookmarkStart w:id="1037" w:name="_Toc120126170"/>
      <w:bookmarkStart w:id="1038" w:name="_Toc120128190"/>
      <w:bookmarkStart w:id="1039" w:name="_Toc120132434"/>
      <w:r>
        <w:lastRenderedPageBreak/>
        <w:t>6.</w:t>
      </w:r>
      <w:r>
        <w:rPr>
          <w:rFonts w:hint="eastAsia"/>
          <w:lang w:eastAsia="zh-CN"/>
        </w:rPr>
        <w:t>16</w:t>
      </w:r>
      <w:r>
        <w:t>.2</w:t>
      </w:r>
      <w:r>
        <w:tab/>
        <w:t>Solution details</w:t>
      </w:r>
      <w:bookmarkEnd w:id="1029"/>
      <w:bookmarkEnd w:id="1030"/>
      <w:bookmarkEnd w:id="1031"/>
      <w:bookmarkEnd w:id="1032"/>
      <w:bookmarkEnd w:id="1033"/>
      <w:bookmarkEnd w:id="1034"/>
      <w:bookmarkEnd w:id="1035"/>
    </w:p>
    <w:p w14:paraId="59EF00BC" w14:textId="77777777" w:rsidR="005C113D" w:rsidRPr="00F126A1" w:rsidRDefault="005C113D" w:rsidP="005C113D">
      <w:pPr>
        <w:pStyle w:val="TF"/>
        <w:rPr>
          <w:lang w:eastAsia="zh-CN"/>
        </w:rPr>
      </w:pPr>
      <w:r>
        <w:object w:dxaOrig="10246" w:dyaOrig="3436" w14:anchorId="11DF8F64">
          <v:shape id="_x0000_i1046" type="#_x0000_t75" style="width:481.55pt;height:161.3pt" o:ole="">
            <v:imagedata r:id="rId52" o:title=""/>
          </v:shape>
          <o:OLEObject Type="Embed" ProgID="Visio.Drawing.15" ShapeID="_x0000_i1046" DrawAspect="Content" ObjectID="_1736192111" r:id="rId53"/>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0FC114D" w14:textId="77777777" w:rsidR="005C113D" w:rsidRPr="003F5F29" w:rsidRDefault="005C113D" w:rsidP="005C113D">
      <w:pPr>
        <w:pStyle w:val="NO"/>
        <w:rPr>
          <w:color w:val="000000"/>
        </w:rPr>
      </w:pPr>
      <w:r w:rsidRPr="003F5F29">
        <w:rPr>
          <w:caps/>
          <w:color w:val="000000"/>
        </w:rPr>
        <w:t>Note</w:t>
      </w:r>
      <w:r>
        <w:rPr>
          <w:rFonts w:hint="eastAsia"/>
          <w:caps/>
          <w:color w:val="000000"/>
          <w:lang w:eastAsia="zh-CN"/>
        </w:rPr>
        <w:t>1</w:t>
      </w:r>
      <w:r w:rsidRPr="003F5F29">
        <w:rPr>
          <w:color w:val="000000"/>
        </w:rPr>
        <w:t>:</w:t>
      </w:r>
      <w:r w:rsidRPr="003F5F29">
        <w:rPr>
          <w:color w:val="000000"/>
        </w:rPr>
        <w:tab/>
      </w:r>
      <w:r w:rsidRPr="007B5036">
        <w:rPr>
          <w:color w:val="000000"/>
        </w:rPr>
        <w:t>This solution only covers the parameters related to security material retrieval.</w:t>
      </w:r>
    </w:p>
    <w:p w14:paraId="21308B1F" w14:textId="3773E006" w:rsidR="005C113D" w:rsidRPr="003F5F29" w:rsidRDefault="005C113D" w:rsidP="005C113D">
      <w:pPr>
        <w:pStyle w:val="NO"/>
        <w:rPr>
          <w:color w:val="000000"/>
          <w:lang w:eastAsia="zh-CN"/>
        </w:rPr>
      </w:pPr>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The U2U relay discovery security materials are used to protect U2U discovery messages.</w:t>
      </w:r>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r w:rsidRPr="009C5779">
        <w:t>direct discovery set</w:t>
      </w:r>
      <w:r>
        <w:rPr>
          <w:rFonts w:hint="eastAsia"/>
          <w:color w:val="000000"/>
          <w:lang w:eastAsia="zh-CN"/>
        </w:rPr>
        <w:t xml:space="preserve"> in the U2U discovery messages.</w:t>
      </w:r>
    </w:p>
    <w:p w14:paraId="5E55D710"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r>
        <w:rPr>
          <w:rFonts w:hint="eastAsia"/>
          <w:lang w:eastAsia="zh-CN"/>
        </w:rPr>
        <w:t xml:space="preserve"> </w:t>
      </w:r>
      <w:r>
        <w:rPr>
          <w:lang w:eastAsia="zh-CN"/>
        </w:rPr>
        <w:t>T</w:t>
      </w:r>
      <w:r>
        <w:rPr>
          <w:rFonts w:hint="eastAsia"/>
          <w:lang w:eastAsia="zh-CN"/>
        </w:rPr>
        <w:t xml:space="preserve">he direct discovery security materials can also be provisioned to the Source UE and Target UE using the </w:t>
      </w:r>
      <w:r>
        <w:rPr>
          <w:lang w:eastAsia="zh-CN"/>
        </w:rPr>
        <w:t>approach</w:t>
      </w:r>
      <w:r>
        <w:rPr>
          <w:rFonts w:hint="eastAsia"/>
          <w:lang w:eastAsia="zh-CN"/>
        </w:rPr>
        <w:t xml:space="preserve">es </w:t>
      </w:r>
      <w:r>
        <w:rPr>
          <w:lang w:eastAsia="zh-CN"/>
        </w:rPr>
        <w:t>specified</w:t>
      </w:r>
      <w:r>
        <w:rPr>
          <w:rFonts w:hint="eastAsia"/>
          <w:lang w:eastAsia="zh-CN"/>
        </w:rPr>
        <w:t xml:space="preserve"> in clause </w:t>
      </w:r>
      <w:r w:rsidRPr="008C65C6">
        <w:rPr>
          <w:lang w:eastAsia="zh-CN"/>
        </w:rPr>
        <w:t>6.1.3.2</w:t>
      </w:r>
      <w:r>
        <w:rPr>
          <w:rFonts w:hint="eastAsia"/>
          <w:lang w:eastAsia="zh-CN"/>
        </w:rPr>
        <w:t xml:space="preserve"> of</w:t>
      </w:r>
      <w:r w:rsidRPr="008C65C6">
        <w:rPr>
          <w:lang w:eastAsia="zh-CN"/>
        </w:rPr>
        <w:t xml:space="preserve"> TS 33.503 [5]</w:t>
      </w:r>
      <w:r>
        <w:rPr>
          <w:rFonts w:hint="eastAsia"/>
          <w:lang w:eastAsia="zh-CN"/>
        </w:rPr>
        <w:t>.</w:t>
      </w:r>
    </w:p>
    <w:p w14:paraId="1E286080" w14:textId="736621D0"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w:t>
      </w:r>
      <w:r w:rsidRPr="00C008AD">
        <w:rPr>
          <w:lang w:eastAsia="zh-CN"/>
        </w:rPr>
        <w:t>ProSe Restricted Code</w:t>
      </w:r>
      <w:r>
        <w:rPr>
          <w:rFonts w:hint="eastAsia"/>
          <w:lang w:eastAsia="zh-CN"/>
        </w:rPr>
        <w:t xml:space="preserve"> if discovery security materials for direct discovery are required. </w:t>
      </w:r>
      <w:r>
        <w:rPr>
          <w:lang w:eastAsia="zh-CN"/>
        </w:rPr>
        <w:t>T</w:t>
      </w:r>
      <w:r>
        <w:rPr>
          <w:rFonts w:hint="eastAsia"/>
          <w:lang w:eastAsia="zh-CN"/>
        </w:rPr>
        <w:t xml:space="preserve">he request should include RSC if discovery security materials for U2U relay discovery are required. </w:t>
      </w:r>
    </w:p>
    <w:p w14:paraId="0E0AC04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4D7E4877"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0AEE8AF"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512120D2"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7EF4E84F" w14:textId="77777777" w:rsidR="005C113D" w:rsidRDefault="005C113D" w:rsidP="005C113D">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direct discovery are associated with the </w:t>
      </w:r>
      <w:r w:rsidRPr="00114ACD">
        <w:t>ProSe restricted code</w:t>
      </w:r>
      <w:r>
        <w:rPr>
          <w:rFonts w:hint="eastAsia"/>
          <w:lang w:eastAsia="zh-CN"/>
        </w:rPr>
        <w:t xml:space="preserve">.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14812A12" w14:textId="77777777" w:rsidR="005C113D" w:rsidRDefault="005C113D" w:rsidP="005C113D">
      <w:pPr>
        <w:pStyle w:val="31"/>
      </w:pPr>
      <w:bookmarkStart w:id="1040" w:name="_Toc116991515"/>
      <w:bookmarkStart w:id="1041" w:name="_Toc116991951"/>
      <w:bookmarkStart w:id="1042" w:name="_Toc120125736"/>
      <w:bookmarkStart w:id="1043" w:name="_Toc120126169"/>
      <w:bookmarkStart w:id="1044" w:name="_Toc120128189"/>
      <w:bookmarkStart w:id="1045" w:name="_Toc120132433"/>
      <w:bookmarkStart w:id="1046" w:name="_Toc125579064"/>
      <w:r>
        <w:t>6.</w:t>
      </w:r>
      <w:r>
        <w:rPr>
          <w:rFonts w:hint="eastAsia"/>
          <w:lang w:eastAsia="zh-CN"/>
        </w:rPr>
        <w:t>16</w:t>
      </w:r>
      <w:r>
        <w:t>.3</w:t>
      </w:r>
      <w:r>
        <w:tab/>
        <w:t>Evaluation</w:t>
      </w:r>
      <w:bookmarkEnd w:id="1040"/>
      <w:bookmarkEnd w:id="1041"/>
      <w:bookmarkEnd w:id="1042"/>
      <w:bookmarkEnd w:id="1043"/>
      <w:bookmarkEnd w:id="1044"/>
      <w:bookmarkEnd w:id="1045"/>
      <w:bookmarkEnd w:id="1046"/>
    </w:p>
    <w:p w14:paraId="3A37A252" w14:textId="77777777" w:rsidR="005C113D" w:rsidRDefault="005C113D" w:rsidP="005C113D">
      <w:pPr>
        <w:pStyle w:val="EditorsNote"/>
        <w:rPr>
          <w:lang w:eastAsia="zh-CN"/>
        </w:rPr>
      </w:pPr>
      <w:r>
        <w:t xml:space="preserve">Editor’s Note: </w:t>
      </w:r>
      <w:r w:rsidRPr="00235CE7">
        <w:t>Further evaluation is FFS.</w:t>
      </w:r>
    </w:p>
    <w:p w14:paraId="035AFCF5" w14:textId="77777777" w:rsidR="005C113D" w:rsidRDefault="005C113D" w:rsidP="005C113D">
      <w:pPr>
        <w:pStyle w:val="EditorsNote"/>
        <w:rPr>
          <w:lang w:eastAsia="zh-CN"/>
        </w:rPr>
      </w:pPr>
      <w:r>
        <w:t xml:space="preserve">Editor’s Note: </w:t>
      </w:r>
      <w:r w:rsidRPr="00E70EF2">
        <w:t>Whether this authorization method is applicable to the sol#1/alt#1 scenario in TR 23.700-33 is FFS.</w:t>
      </w:r>
    </w:p>
    <w:p w14:paraId="54A6FC53" w14:textId="77777777" w:rsidR="005C113D" w:rsidRDefault="005C113D" w:rsidP="005C113D">
      <w:pPr>
        <w:rPr>
          <w:lang w:eastAsia="zh-CN"/>
        </w:rPr>
      </w:pPr>
      <w:r>
        <w:rPr>
          <w:lang w:eastAsia="zh-CN"/>
        </w:rPr>
        <w:t>Solution #16 addresses the third security requirement of key issue #1 and Key issue #3.</w:t>
      </w:r>
    </w:p>
    <w:p w14:paraId="252AD445" w14:textId="77777777" w:rsidR="005C113D" w:rsidRDefault="005C113D" w:rsidP="005C113D">
      <w:pPr>
        <w:rPr>
          <w:lang w:eastAsia="zh-CN"/>
        </w:rPr>
      </w:pPr>
      <w:r w:rsidRPr="00330B63">
        <w:rPr>
          <w:lang w:eastAsia="zh-CN"/>
        </w:rPr>
        <w:lastRenderedPageBreak/>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771E25EB" w14:textId="77777777" w:rsidR="005C113D" w:rsidRDefault="005C113D" w:rsidP="005C113D">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5AA193D1" w14:textId="77777777" w:rsidR="005C113D" w:rsidRPr="000145AB" w:rsidRDefault="005C113D" w:rsidP="005C113D">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DACAC3" w14:textId="77777777" w:rsidR="00472F45" w:rsidRDefault="00472F45" w:rsidP="00472F45">
      <w:pPr>
        <w:pStyle w:val="21"/>
      </w:pPr>
      <w:bookmarkStart w:id="1047" w:name="_Toc125579065"/>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027"/>
      <w:bookmarkEnd w:id="1028"/>
      <w:bookmarkEnd w:id="1036"/>
      <w:bookmarkEnd w:id="1037"/>
      <w:bookmarkEnd w:id="1038"/>
      <w:bookmarkEnd w:id="1039"/>
      <w:bookmarkEnd w:id="1047"/>
    </w:p>
    <w:p w14:paraId="3D5BDE98" w14:textId="77777777" w:rsidR="00D61421" w:rsidRDefault="00D61421" w:rsidP="00D61421">
      <w:pPr>
        <w:pStyle w:val="31"/>
      </w:pPr>
      <w:bookmarkStart w:id="1048" w:name="_Toc116991517"/>
      <w:bookmarkStart w:id="1049" w:name="_Toc116991953"/>
      <w:bookmarkStart w:id="1050" w:name="_Toc120125738"/>
      <w:bookmarkStart w:id="1051" w:name="_Toc120126171"/>
      <w:bookmarkStart w:id="1052" w:name="_Toc120128191"/>
      <w:bookmarkStart w:id="1053" w:name="_Toc120132435"/>
      <w:bookmarkStart w:id="1054" w:name="_Toc125579066"/>
      <w:bookmarkStart w:id="1055" w:name="_Toc116991520"/>
      <w:bookmarkStart w:id="1056" w:name="_Toc116991956"/>
      <w:r>
        <w:t>6.</w:t>
      </w:r>
      <w:r>
        <w:rPr>
          <w:rFonts w:hint="eastAsia"/>
          <w:lang w:eastAsia="zh-CN"/>
        </w:rPr>
        <w:t>17</w:t>
      </w:r>
      <w:r>
        <w:t>.1</w:t>
      </w:r>
      <w:r>
        <w:tab/>
        <w:t>Introduction</w:t>
      </w:r>
      <w:bookmarkEnd w:id="1048"/>
      <w:bookmarkEnd w:id="1049"/>
      <w:bookmarkEnd w:id="1050"/>
      <w:bookmarkEnd w:id="1051"/>
      <w:bookmarkEnd w:id="1052"/>
      <w:bookmarkEnd w:id="1053"/>
      <w:bookmarkEnd w:id="1054"/>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31"/>
      </w:pPr>
      <w:bookmarkStart w:id="1057" w:name="_Toc116991518"/>
      <w:bookmarkStart w:id="1058" w:name="_Toc116991954"/>
      <w:bookmarkStart w:id="1059" w:name="_Toc120125739"/>
      <w:bookmarkStart w:id="1060" w:name="_Toc120126172"/>
      <w:bookmarkStart w:id="1061" w:name="_Toc120128192"/>
      <w:bookmarkStart w:id="1062" w:name="_Toc120132436"/>
      <w:bookmarkStart w:id="1063" w:name="_Toc125579067"/>
      <w:bookmarkStart w:id="1064" w:name="_Toc120125741"/>
      <w:bookmarkStart w:id="1065" w:name="_Toc120126174"/>
      <w:bookmarkStart w:id="1066" w:name="_Toc120128194"/>
      <w:bookmarkStart w:id="1067" w:name="_Toc120132438"/>
      <w:r>
        <w:lastRenderedPageBreak/>
        <w:t>6.</w:t>
      </w:r>
      <w:r>
        <w:rPr>
          <w:rFonts w:hint="eastAsia"/>
          <w:lang w:eastAsia="zh-CN"/>
        </w:rPr>
        <w:t>17</w:t>
      </w:r>
      <w:r>
        <w:t>.2</w:t>
      </w:r>
      <w:r>
        <w:tab/>
        <w:t>Solution details</w:t>
      </w:r>
      <w:bookmarkEnd w:id="1057"/>
      <w:bookmarkEnd w:id="1058"/>
      <w:bookmarkEnd w:id="1059"/>
      <w:bookmarkEnd w:id="1060"/>
      <w:bookmarkEnd w:id="1061"/>
      <w:bookmarkEnd w:id="1062"/>
      <w:bookmarkEnd w:id="1063"/>
    </w:p>
    <w:p w14:paraId="1D053464" w14:textId="77777777" w:rsidR="005C113D" w:rsidRPr="00F126A1" w:rsidRDefault="005C113D" w:rsidP="005C113D">
      <w:pPr>
        <w:pStyle w:val="TF"/>
        <w:rPr>
          <w:lang w:eastAsia="zh-CN"/>
        </w:rPr>
      </w:pPr>
      <w:r>
        <w:object w:dxaOrig="12510" w:dyaOrig="5985" w14:anchorId="35B95A5E">
          <v:shape id="_x0000_i1047" type="#_x0000_t75" style="width:481.55pt;height:230.4pt" o:ole="">
            <v:imagedata r:id="rId54" o:title=""/>
          </v:shape>
          <o:OLEObject Type="Embed" ProgID="Visio.Drawing.15" ShapeID="_x0000_i1047" DrawAspect="Content" ObjectID="_1736192112" r:id="rId55"/>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31"/>
      </w:pPr>
      <w:bookmarkStart w:id="1068" w:name="_Toc116991519"/>
      <w:bookmarkStart w:id="1069" w:name="_Toc116991955"/>
      <w:bookmarkStart w:id="1070" w:name="_Toc120125740"/>
      <w:bookmarkStart w:id="1071" w:name="_Toc120126173"/>
      <w:bookmarkStart w:id="1072" w:name="_Toc120128193"/>
      <w:bookmarkStart w:id="1073" w:name="_Toc120132437"/>
      <w:bookmarkStart w:id="1074" w:name="_Toc125579068"/>
      <w:r>
        <w:t>6.</w:t>
      </w:r>
      <w:r>
        <w:rPr>
          <w:rFonts w:hint="eastAsia"/>
          <w:lang w:eastAsia="zh-CN"/>
        </w:rPr>
        <w:t>17</w:t>
      </w:r>
      <w:r>
        <w:t>.3</w:t>
      </w:r>
      <w:r>
        <w:tab/>
        <w:t>Evaluation</w:t>
      </w:r>
      <w:bookmarkEnd w:id="1068"/>
      <w:bookmarkEnd w:id="1069"/>
      <w:bookmarkEnd w:id="1070"/>
      <w:bookmarkEnd w:id="1071"/>
      <w:bookmarkEnd w:id="1072"/>
      <w:bookmarkEnd w:id="1073"/>
      <w:bookmarkEnd w:id="1074"/>
    </w:p>
    <w:p w14:paraId="464CDD7A" w14:textId="77777777" w:rsidR="005C113D" w:rsidRDefault="005C113D" w:rsidP="005C113D">
      <w:pPr>
        <w:pStyle w:val="EditorsNote"/>
        <w:rPr>
          <w:lang w:eastAsia="zh-CN"/>
        </w:rPr>
      </w:pPr>
      <w:r>
        <w:t xml:space="preserve">Editor’s Note: </w:t>
      </w:r>
      <w:r w:rsidRPr="00BE679F">
        <w:t>Whether this authorization method is applicable to the sol#1/alt#1 scenario in TR 23.700-33 is FFS.</w:t>
      </w:r>
    </w:p>
    <w:p w14:paraId="0DD97043" w14:textId="77777777" w:rsidR="005C113D" w:rsidRDefault="005C113D" w:rsidP="005C113D">
      <w:pPr>
        <w:rPr>
          <w:lang w:eastAsia="zh-CN"/>
        </w:rPr>
      </w:pPr>
      <w:r>
        <w:rPr>
          <w:lang w:eastAsia="zh-CN"/>
        </w:rPr>
        <w:t>Solution #17 addresses the third security requirement of key issue #1 and Key issue #3.</w:t>
      </w:r>
    </w:p>
    <w:p w14:paraId="69B463C6" w14:textId="77777777" w:rsidR="005C113D" w:rsidRDefault="005C113D" w:rsidP="005C113D">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48648DED" w14:textId="77777777" w:rsidR="005C113D" w:rsidRDefault="005C113D" w:rsidP="005C113D">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4A5A59F" w14:textId="77777777" w:rsidR="005C113D" w:rsidRDefault="005C113D" w:rsidP="005C113D">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02D7D8FF" w14:textId="77777777" w:rsidR="002944D7" w:rsidRDefault="002944D7" w:rsidP="002944D7">
      <w:pPr>
        <w:pStyle w:val="21"/>
      </w:pPr>
      <w:bookmarkStart w:id="1075" w:name="_Toc125579069"/>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055"/>
      <w:bookmarkEnd w:id="1056"/>
      <w:bookmarkEnd w:id="1064"/>
      <w:bookmarkEnd w:id="1065"/>
      <w:bookmarkEnd w:id="1066"/>
      <w:bookmarkEnd w:id="1067"/>
      <w:bookmarkEnd w:id="1075"/>
    </w:p>
    <w:p w14:paraId="2DAC6F00" w14:textId="77777777" w:rsidR="002944D7" w:rsidRDefault="002944D7" w:rsidP="002944D7">
      <w:pPr>
        <w:pStyle w:val="31"/>
      </w:pPr>
      <w:bookmarkStart w:id="1076" w:name="_Toc116991521"/>
      <w:bookmarkStart w:id="1077" w:name="_Toc116991957"/>
      <w:bookmarkStart w:id="1078" w:name="_Toc120125742"/>
      <w:bookmarkStart w:id="1079" w:name="_Toc120126175"/>
      <w:bookmarkStart w:id="1080" w:name="_Toc120128195"/>
      <w:bookmarkStart w:id="1081" w:name="_Toc120132439"/>
      <w:bookmarkStart w:id="1082" w:name="_Toc125579070"/>
      <w:r>
        <w:t>6.</w:t>
      </w:r>
      <w:r>
        <w:rPr>
          <w:rFonts w:hint="eastAsia"/>
          <w:lang w:eastAsia="zh-CN"/>
        </w:rPr>
        <w:t>18</w:t>
      </w:r>
      <w:r>
        <w:t>.1</w:t>
      </w:r>
      <w:r>
        <w:tab/>
        <w:t>Introduction</w:t>
      </w:r>
      <w:bookmarkEnd w:id="1076"/>
      <w:bookmarkEnd w:id="1077"/>
      <w:bookmarkEnd w:id="1078"/>
      <w:bookmarkEnd w:id="1079"/>
      <w:bookmarkEnd w:id="1080"/>
      <w:bookmarkEnd w:id="1081"/>
      <w:bookmarkEnd w:id="1082"/>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31"/>
      </w:pPr>
      <w:bookmarkStart w:id="1083" w:name="_Toc125579071"/>
      <w:bookmarkStart w:id="1084" w:name="_Toc120125745"/>
      <w:bookmarkStart w:id="1085" w:name="_Toc120126178"/>
      <w:bookmarkStart w:id="1086" w:name="_Toc120128198"/>
      <w:bookmarkStart w:id="1087" w:name="_Toc120132442"/>
      <w:bookmarkStart w:id="1088" w:name="_Toc116991528"/>
      <w:bookmarkStart w:id="1089" w:name="_Toc116991964"/>
      <w:r>
        <w:lastRenderedPageBreak/>
        <w:t>6.</w:t>
      </w:r>
      <w:r>
        <w:rPr>
          <w:rFonts w:hint="eastAsia"/>
          <w:lang w:eastAsia="zh-CN"/>
        </w:rPr>
        <w:t>18</w:t>
      </w:r>
      <w:r>
        <w:t>.2</w:t>
      </w:r>
      <w:r>
        <w:tab/>
        <w:t>Solution details</w:t>
      </w:r>
      <w:bookmarkEnd w:id="1083"/>
    </w:p>
    <w:p w14:paraId="4B912E6A" w14:textId="77777777" w:rsidR="005C113D" w:rsidRPr="00F126A1" w:rsidRDefault="005C113D" w:rsidP="005C113D">
      <w:pPr>
        <w:pStyle w:val="TF"/>
        <w:rPr>
          <w:lang w:eastAsia="zh-CN"/>
        </w:rPr>
      </w:pPr>
      <w:r>
        <w:object w:dxaOrig="10246" w:dyaOrig="3720" w14:anchorId="73977589">
          <v:shape id="_x0000_i1048" type="#_x0000_t75" style="width:481.55pt;height:175.1pt" o:ole="">
            <v:imagedata r:id="rId56" o:title=""/>
          </v:shape>
          <o:OLEObject Type="Embed" ProgID="Visio.Drawing.15" ShapeID="_x0000_i1048" DrawAspect="Content" ObjectID="_1736192113" r:id="rId57"/>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64B38408"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r>
        <w:rPr>
          <w:rFonts w:hint="eastAsia"/>
          <w:lang w:eastAsia="zh-CN"/>
        </w:rPr>
        <w:t>PC5</w:t>
      </w:r>
      <w:r w:rsidRPr="00215EBB">
        <w:t xml:space="preserve"> security polic</w:t>
      </w:r>
      <w:r>
        <w:rPr>
          <w:rFonts w:hint="eastAsia"/>
          <w:lang w:eastAsia="zh-CN"/>
        </w:rPr>
        <w:t>ies</w:t>
      </w:r>
      <w:r w:rsidRPr="00215EBB">
        <w:t xml:space="preserve"> </w:t>
      </w:r>
      <w:r>
        <w:rPr>
          <w:rFonts w:hint="eastAsia"/>
          <w:lang w:eastAsia="zh-CN"/>
        </w:rPr>
        <w:t>provisioned by the PCFs of the Source/Target/Relay UEs or the application layer</w:t>
      </w:r>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3821C917" w14:textId="77777777" w:rsidR="005C113D" w:rsidRPr="005B29E9" w:rsidRDefault="005C113D" w:rsidP="005C113D">
      <w:pPr>
        <w:pStyle w:val="NO"/>
      </w:pPr>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 Target and Relay UEs</w:t>
      </w:r>
      <w:r w:rsidRPr="009E69D4">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1ECFE5F2" w14:textId="77777777" w:rsidR="005C113D" w:rsidRDefault="005C113D" w:rsidP="005C113D">
      <w:pPr>
        <w:pStyle w:val="NO"/>
        <w:rPr>
          <w:lang w:eastAsia="zh-CN"/>
        </w:rPr>
      </w:pPr>
      <w:r w:rsidRPr="009C5779">
        <w:t>NOTE</w:t>
      </w:r>
      <w:r>
        <w:rPr>
          <w:rFonts w:hint="eastAsia"/>
          <w:lang w:eastAsia="zh-CN"/>
        </w:rPr>
        <w:t xml:space="preserve"> 2</w:t>
      </w:r>
      <w:r w:rsidRPr="009C5779">
        <w:t>:</w:t>
      </w:r>
      <w:r w:rsidRPr="009C5779">
        <w:tab/>
      </w:r>
      <w:r>
        <w:rPr>
          <w:rFonts w:hint="eastAsia"/>
          <w:lang w:eastAsia="zh-CN"/>
        </w:rPr>
        <w:t xml:space="preserve">How the Layer-2 link is established between the Source UE and the Target UE via a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p>
    <w:p w14:paraId="28B53F05" w14:textId="77777777" w:rsidR="005C113D" w:rsidRDefault="005C113D" w:rsidP="005C113D">
      <w:pPr>
        <w:pStyle w:val="31"/>
      </w:pPr>
      <w:bookmarkStart w:id="1090" w:name="_Toc116991523"/>
      <w:bookmarkStart w:id="1091" w:name="_Toc116991959"/>
      <w:bookmarkStart w:id="1092" w:name="_Toc120125744"/>
      <w:bookmarkStart w:id="1093" w:name="_Toc120126177"/>
      <w:bookmarkStart w:id="1094" w:name="_Toc120128197"/>
      <w:bookmarkStart w:id="1095" w:name="_Toc120132441"/>
      <w:bookmarkStart w:id="1096" w:name="_Toc125579072"/>
      <w:r>
        <w:t>6.</w:t>
      </w:r>
      <w:r>
        <w:rPr>
          <w:rFonts w:hint="eastAsia"/>
          <w:lang w:eastAsia="zh-CN"/>
        </w:rPr>
        <w:t>18</w:t>
      </w:r>
      <w:r>
        <w:t>.3</w:t>
      </w:r>
      <w:r>
        <w:tab/>
        <w:t>Evaluation</w:t>
      </w:r>
      <w:bookmarkEnd w:id="1090"/>
      <w:bookmarkEnd w:id="1091"/>
      <w:bookmarkEnd w:id="1092"/>
      <w:bookmarkEnd w:id="1093"/>
      <w:bookmarkEnd w:id="1094"/>
      <w:bookmarkEnd w:id="1095"/>
      <w:bookmarkEnd w:id="1096"/>
    </w:p>
    <w:p w14:paraId="3AB7E98A" w14:textId="77777777" w:rsidR="005C113D" w:rsidRDefault="005C113D" w:rsidP="005C113D">
      <w:pPr>
        <w:rPr>
          <w:lang w:eastAsia="zh-CN"/>
        </w:rPr>
      </w:pPr>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p>
    <w:p w14:paraId="3C872DCC" w14:textId="77777777" w:rsidR="005C113D" w:rsidRDefault="005C113D" w:rsidP="005C113D">
      <w:pPr>
        <w:rPr>
          <w:lang w:eastAsia="zh-CN"/>
        </w:rPr>
      </w:pPr>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 xml:space="preserve">] </w:t>
      </w:r>
      <w:r w:rsidRPr="00553127">
        <w:rPr>
          <w:lang w:eastAsia="zh-CN"/>
        </w:rPr>
        <w:t>to establish secure connections with the Relay UE respectively.</w:t>
      </w:r>
    </w:p>
    <w:p w14:paraId="28F4BCB5"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FF83E2D"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p>
    <w:p w14:paraId="3BE6AE36" w14:textId="3074BD12" w:rsidR="002F0FB5" w:rsidRPr="00E5600B" w:rsidRDefault="002F0FB5" w:rsidP="002F0FB5">
      <w:pPr>
        <w:pStyle w:val="21"/>
        <w:rPr>
          <w:lang w:eastAsia="ko-KR"/>
        </w:rPr>
      </w:pPr>
      <w:bookmarkStart w:id="1097" w:name="_Toc125579073"/>
      <w:r w:rsidRPr="00E5600B">
        <w:rPr>
          <w:rFonts w:hint="eastAsia"/>
          <w:lang w:eastAsia="ko-KR"/>
        </w:rPr>
        <w:lastRenderedPageBreak/>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084"/>
      <w:bookmarkEnd w:id="1085"/>
      <w:bookmarkEnd w:id="1086"/>
      <w:bookmarkEnd w:id="1087"/>
      <w:bookmarkEnd w:id="1097"/>
    </w:p>
    <w:p w14:paraId="1A5484A4" w14:textId="77777777" w:rsidR="00542BD8" w:rsidRPr="00E5600B" w:rsidRDefault="00542BD8" w:rsidP="00542BD8">
      <w:pPr>
        <w:pStyle w:val="31"/>
        <w:rPr>
          <w:lang w:eastAsia="ko-KR"/>
        </w:rPr>
      </w:pPr>
      <w:bookmarkStart w:id="1098" w:name="_Toc125579074"/>
      <w:bookmarkStart w:id="1099" w:name="_Toc120125752"/>
      <w:bookmarkStart w:id="1100" w:name="_Toc120126185"/>
      <w:bookmarkStart w:id="1101" w:name="_Toc120128205"/>
      <w:bookmarkStart w:id="1102" w:name="_Toc120132449"/>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098"/>
    </w:p>
    <w:p w14:paraId="3771464C" w14:textId="61892C3D"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3C25A3">
        <w:rPr>
          <w:rFonts w:eastAsia="Malgun Gothic"/>
          <w:lang w:eastAsia="ko-KR"/>
        </w:rPr>
        <w:t xml:space="preserve"> EAP-AKA</w:t>
      </w:r>
      <w:r>
        <w:rPr>
          <w:rFonts w:eastAsia="Malgun Gothic"/>
          <w:lang w:eastAsia="ko-KR"/>
        </w:rPr>
        <w:t>'</w:t>
      </w:r>
      <w:r w:rsidRPr="003C25A3">
        <w:rPr>
          <w:rFonts w:eastAsia="Malgun Gothic"/>
          <w:lang w:eastAsia="ko-KR"/>
        </w:rPr>
        <w:t>).</w:t>
      </w:r>
    </w:p>
    <w:p w14:paraId="0FA29D5D" w14:textId="65DF044D"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r>
        <w:rPr>
          <w:rFonts w:eastAsia="Malgun Gothic"/>
          <w:lang w:eastAsia="ko-KR"/>
        </w:rPr>
        <w:t>protection</w:t>
      </w:r>
      <w:r w:rsidRPr="003C25A3">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6D77A3">
        <w:rPr>
          <w:rFonts w:eastAsia="Malgun Gothic"/>
          <w:lang w:eastAsia="ko-KR"/>
        </w:rPr>
        <w:t>This solution applies to both Layer-2 UE-to-UE Relay and Layer-3 UE-to-UE Relay.</w:t>
      </w:r>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31"/>
        <w:rPr>
          <w:lang w:eastAsia="ko-KR"/>
        </w:rPr>
      </w:pPr>
      <w:bookmarkStart w:id="1103" w:name="_Toc125579075"/>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103"/>
    </w:p>
    <w:p w14:paraId="020A86CE" w14:textId="77777777" w:rsidR="00542BD8" w:rsidRPr="00D0595B" w:rsidRDefault="00542BD8" w:rsidP="00542BD8">
      <w:pPr>
        <w:pStyle w:val="41"/>
        <w:rPr>
          <w:lang w:eastAsia="ko-KR"/>
        </w:rPr>
      </w:pPr>
      <w:bookmarkStart w:id="1104" w:name="_Toc125579076"/>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1104"/>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34D180A5" w14:textId="30BF4D1D" w:rsidR="00542BD8" w:rsidRPr="00E5600B" w:rsidRDefault="00542BD8" w:rsidP="00542BD8">
      <w:pPr>
        <w:jc w:val="center"/>
        <w:rPr>
          <w:rFonts w:eastAsia="Malgun Gothic"/>
          <w:lang w:eastAsia="ko-KR"/>
        </w:rPr>
      </w:pPr>
      <w:r>
        <w:object w:dxaOrig="15481" w:dyaOrig="10308" w14:anchorId="264D6909">
          <v:shape id="_x0000_i1049" type="#_x0000_t75" style="width:423.95pt;height:282.8pt" o:ole="">
            <v:imagedata r:id="rId58" o:title=""/>
          </v:shape>
          <o:OLEObject Type="Embed" ProgID="Visio.Drawing.15" ShapeID="_x0000_i1049" DrawAspect="Content" ObjectID="_1736192114" r:id="rId59"/>
        </w:object>
      </w:r>
    </w:p>
    <w:p w14:paraId="64410CF6" w14:textId="77777777" w:rsidR="00542BD8" w:rsidRPr="00E5600B" w:rsidRDefault="00542BD8" w:rsidP="00542BD8">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2E9B1D19" w14:textId="77777777" w:rsidR="00542BD8" w:rsidRPr="00847BB4" w:rsidRDefault="00542BD8" w:rsidP="00542BD8">
      <w:pPr>
        <w:numPr>
          <w:ilvl w:val="0"/>
          <w:numId w:val="15"/>
        </w:num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r>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E5600B">
        <w:rPr>
          <w:lang w:eastAsia="ko-KR"/>
        </w:rPr>
        <w:t>TR 23.7</w:t>
      </w:r>
      <w:r>
        <w:rPr>
          <w:lang w:eastAsia="ko-KR"/>
        </w:rPr>
        <w:t>00-33 [3]</w:t>
      </w:r>
      <w:r>
        <w:rPr>
          <w:rFonts w:eastAsia="Malgun Gothic"/>
          <w:lang w:eastAsia="ko-KR"/>
        </w:rPr>
        <w:t xml:space="preserve"> is to be performed in the following steps, this step is skipped.</w:t>
      </w:r>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lastRenderedPageBreak/>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3CC828B9" w14:textId="49430DB2" w:rsidR="00542BD8" w:rsidRPr="00E5600B" w:rsidRDefault="00542BD8" w:rsidP="00542BD8">
      <w:pPr>
        <w:ind w:left="360"/>
        <w:rPr>
          <w:rFonts w:eastAsia="Malgun Gothic"/>
          <w:lang w:eastAsia="ko-KR"/>
        </w:rPr>
      </w:pPr>
      <w:r w:rsidRPr="003C25A3">
        <w:rPr>
          <w:rFonts w:eastAsia="Malgun Gothic"/>
          <w:lang w:eastAsia="ko-KR"/>
        </w:rPr>
        <w:t xml:space="preserve">The Source UE generates ephemeral public key (UE1.ePK) and </w:t>
      </w:r>
      <w:r>
        <w:rPr>
          <w:rFonts w:eastAsia="Malgun Gothic"/>
          <w:lang w:eastAsia="ko-KR"/>
        </w:rPr>
        <w:t>private</w:t>
      </w:r>
      <w:r w:rsidRPr="003C25A3">
        <w:rPr>
          <w:rFonts w:eastAsia="Malgun Gothic"/>
          <w:lang w:eastAsia="ko-KR"/>
        </w:rPr>
        <w:t xml:space="preserve"> key (UE1.eSK), and </w:t>
      </w:r>
      <w:r>
        <w:rPr>
          <w:rFonts w:eastAsia="Malgun Gothic"/>
          <w:lang w:eastAsia="ko-KR"/>
        </w:rPr>
        <w:t>a digital signature (</w:t>
      </w:r>
      <w:r w:rsidRPr="003C25A3">
        <w:rPr>
          <w:rFonts w:eastAsia="Malgun Gothic"/>
          <w:lang w:eastAsia="ko-KR"/>
        </w:rPr>
        <w:t>UE1.Sig</w:t>
      </w:r>
      <w:r>
        <w:rPr>
          <w:rFonts w:eastAsia="Malgun Gothic"/>
          <w:lang w:eastAsia="ko-KR"/>
        </w:rPr>
        <w:t>). The digital signature is signed over the source UE’s identity (UE1.ID) and UE1.ePK</w:t>
      </w:r>
      <w:r w:rsidRPr="003C25A3">
        <w:rPr>
          <w:rFonts w:eastAsia="Malgun Gothic"/>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5CF0CCF" w14:textId="49EA0CDE"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r>
        <w:rPr>
          <w:rFonts w:eastAsia="Malgun Gothic"/>
          <w:lang w:eastAsia="ko-KR"/>
        </w:rPr>
        <w:t xml:space="preserve">a secure </w:t>
      </w:r>
      <w:r w:rsidRPr="00E5600B">
        <w:rPr>
          <w:rFonts w:eastAsia="Malgun Gothic"/>
          <w:lang w:eastAsia="ko-KR"/>
        </w:rPr>
        <w:t xml:space="preserve">unicast </w:t>
      </w:r>
      <w:r>
        <w:rPr>
          <w:rFonts w:eastAsia="Malgun Gothic"/>
          <w:lang w:eastAsia="ko-KR"/>
        </w:rPr>
        <w:t>link</w:t>
      </w:r>
      <w:r w:rsidRPr="00E5600B">
        <w:rPr>
          <w:rFonts w:eastAsia="Malgun Gothic"/>
          <w:lang w:eastAsia="ko-KR"/>
        </w:rPr>
        <w:t xml:space="preserve"> with the Target UE via </w:t>
      </w:r>
      <w:r>
        <w:rPr>
          <w:rFonts w:eastAsia="Malgun Gothic"/>
          <w:lang w:eastAsia="ko-KR"/>
        </w:rPr>
        <w:t>the</w:t>
      </w:r>
      <w:r w:rsidRPr="00E5600B">
        <w:rPr>
          <w:rFonts w:eastAsia="Malgun Gothic"/>
          <w:lang w:eastAsia="ko-KR"/>
        </w:rPr>
        <w:t xml:space="preserve"> UE-to-UE Relay. The Source UE sends the UE-to-UE Relay a Direct Communication Request message </w:t>
      </w:r>
      <w:r>
        <w:rPr>
          <w:rFonts w:eastAsia="Malgun Gothic"/>
          <w:lang w:eastAsia="ko-KR"/>
        </w:rPr>
        <w:t>including</w:t>
      </w:r>
      <w:r w:rsidRPr="00E5600B">
        <w:rPr>
          <w:rFonts w:eastAsia="Malgun Gothic"/>
          <w:lang w:eastAsia="ko-KR"/>
        </w:rPr>
        <w:t xml:space="preserve"> </w:t>
      </w:r>
      <w:r>
        <w:rPr>
          <w:rFonts w:eastAsia="Malgun Gothic"/>
          <w:lang w:eastAsia="ko-KR"/>
        </w:rPr>
        <w:t xml:space="preserve">Relay Service Code (RSC), </w:t>
      </w:r>
      <w:r w:rsidRPr="00E5600B">
        <w:rPr>
          <w:rFonts w:eastAsia="Malgun Gothic"/>
          <w:lang w:eastAsia="ko-KR"/>
        </w:rPr>
        <w:t xml:space="preserve">its </w:t>
      </w:r>
      <w:r>
        <w:rPr>
          <w:rFonts w:eastAsia="Malgun Gothic"/>
          <w:lang w:eastAsia="ko-KR"/>
        </w:rPr>
        <w:t>Auth_Key_Info,</w:t>
      </w:r>
      <w:r w:rsidRPr="00E5600B">
        <w:rPr>
          <w:rFonts w:eastAsia="Malgun Gothic"/>
          <w:lang w:eastAsia="ko-KR"/>
        </w:rPr>
        <w:t xml:space="preserve"> and relay_indication</w:t>
      </w:r>
      <w:r>
        <w:rPr>
          <w:rFonts w:eastAsia="Malgun Gothic"/>
          <w:lang w:eastAsia="ko-KR"/>
        </w:rPr>
        <w:t xml:space="preserve"> which is</w:t>
      </w:r>
      <w:r w:rsidRPr="00E5600B">
        <w:rPr>
          <w:rFonts w:eastAsia="Malgun Gothic"/>
          <w:lang w:eastAsia="ko-KR"/>
        </w:rPr>
        <w:t xml:space="preserve"> enabled</w:t>
      </w:r>
      <w:r>
        <w:rPr>
          <w:rFonts w:eastAsia="Malgun Gothic"/>
          <w:lang w:eastAsia="ko-KR"/>
        </w:rPr>
        <w:t xml:space="preserve"> if discovery integrated into PC5 unicast link establishment procedure is used</w:t>
      </w:r>
      <w:r w:rsidRPr="00E5600B">
        <w:rPr>
          <w:rFonts w:eastAsia="Malgun Gothic"/>
          <w:lang w:eastAsia="ko-KR"/>
        </w:rPr>
        <w:t xml:space="preserve">. The message </w:t>
      </w:r>
      <w:r>
        <w:rPr>
          <w:rFonts w:eastAsia="Malgun Gothic"/>
          <w:lang w:eastAsia="ko-KR"/>
        </w:rPr>
        <w:t xml:space="preserve">also </w:t>
      </w:r>
      <w:r w:rsidRPr="00E5600B">
        <w:rPr>
          <w:rFonts w:eastAsia="Malgun Gothic"/>
          <w:lang w:eastAsia="ko-KR"/>
        </w:rPr>
        <w:t xml:space="preserve">includes the </w:t>
      </w:r>
      <w:r>
        <w:rPr>
          <w:rFonts w:eastAsia="Malgun Gothic"/>
          <w:lang w:eastAsia="ko-KR"/>
        </w:rPr>
        <w:t>security capabilities and PC5 signalling security policy</w:t>
      </w:r>
      <w:r w:rsidRPr="00E5600B">
        <w:rPr>
          <w:rFonts w:eastAsia="Malgun Gothic"/>
          <w:lang w:eastAsia="ko-KR"/>
        </w:rPr>
        <w:t>.</w:t>
      </w:r>
    </w:p>
    <w:p w14:paraId="532B459A" w14:textId="0A90B985" w:rsidR="00542BD8" w:rsidRDefault="00542BD8" w:rsidP="00542BD8">
      <w:pPr>
        <w:pStyle w:val="NO"/>
        <w:rPr>
          <w:lang w:eastAsia="ko-KR"/>
        </w:rPr>
      </w:pPr>
      <w:r>
        <w:rPr>
          <w:lang w:eastAsia="ko-KR"/>
        </w:rPr>
        <w:t>NOTE 1</w:t>
      </w:r>
      <w:r w:rsidRPr="00E5600B">
        <w:rPr>
          <w:lang w:eastAsia="ko-KR"/>
        </w:rPr>
        <w:t>: The relay_indication is a newly proposed field in Sol#</w:t>
      </w:r>
      <w:r>
        <w:rPr>
          <w:lang w:eastAsia="ko-KR"/>
        </w:rPr>
        <w:t>1</w:t>
      </w:r>
      <w:r w:rsidRPr="00E5600B">
        <w:rPr>
          <w:lang w:eastAsia="ko-KR"/>
        </w:rPr>
        <w:t xml:space="preserve"> for KI#</w:t>
      </w:r>
      <w:r>
        <w:rPr>
          <w:lang w:eastAsia="ko-KR"/>
        </w:rPr>
        <w:t>1</w:t>
      </w:r>
      <w:r w:rsidRPr="00E5600B">
        <w:rPr>
          <w:lang w:eastAsia="ko-KR"/>
        </w:rPr>
        <w:t xml:space="preserve"> from TR 23.7</w:t>
      </w:r>
      <w:r>
        <w:rPr>
          <w:lang w:eastAsia="ko-KR"/>
        </w:rPr>
        <w:t>00-33</w:t>
      </w:r>
      <w:r w:rsidRPr="00E5600B">
        <w:rPr>
          <w:lang w:eastAsia="ko-KR"/>
        </w:rPr>
        <w:t xml:space="preserve"> [3]</w:t>
      </w:r>
      <w:r>
        <w:rPr>
          <w:lang w:eastAsia="ko-KR"/>
        </w:rPr>
        <w:t>, which is concluded to be used as basis for normative phase in SA2,</w:t>
      </w:r>
      <w:r w:rsidRPr="00E5600B">
        <w:rPr>
          <w:lang w:eastAsia="ko-KR"/>
        </w:rPr>
        <w:t xml:space="preserve"> to indicate whether a relay can be used in the communication and to integrate the relay discovery/selection into the unicast link establishment procedure.</w:t>
      </w:r>
    </w:p>
    <w:p w14:paraId="089A9C50" w14:textId="0E04A99B" w:rsidR="00542BD8" w:rsidRPr="00E5600B" w:rsidRDefault="00542BD8" w:rsidP="00542BD8">
      <w:pPr>
        <w:numPr>
          <w:ilvl w:val="0"/>
          <w:numId w:val="15"/>
        </w:numPr>
        <w:rPr>
          <w:rFonts w:eastAsia="Malgun Gothic"/>
          <w:lang w:eastAsia="ko-KR"/>
        </w:rPr>
      </w:pPr>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83726E3" w14:textId="45C37233" w:rsidR="00542BD8" w:rsidRPr="00E5600B" w:rsidRDefault="00542BD8" w:rsidP="00542B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UE1.Sig included in UE1.</w:t>
      </w:r>
      <w:r>
        <w:rPr>
          <w:rFonts w:eastAsia="Malgun Gothic"/>
          <w:lang w:eastAsia="ko-KR"/>
        </w:rPr>
        <w:t>Auth_Key_Info using the security materials provisioned in step 0</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r>
        <w:rPr>
          <w:rFonts w:eastAsia="Malgun Gothic"/>
          <w:lang w:eastAsia="ko-KR"/>
        </w:rPr>
        <w:t>private</w:t>
      </w:r>
      <w:r w:rsidRPr="00E5600B">
        <w:rPr>
          <w:rFonts w:eastAsia="Malgun Gothic"/>
          <w:lang w:eastAsia="ko-KR"/>
        </w:rPr>
        <w:t xml:space="preserve"> key (UE2.eSK), and </w:t>
      </w:r>
      <w:r>
        <w:rPr>
          <w:rFonts w:eastAsia="Malgun Gothic"/>
          <w:lang w:eastAsia="ko-KR"/>
        </w:rPr>
        <w:t>a digital signature (</w:t>
      </w:r>
      <w:r w:rsidRPr="00E5600B">
        <w:rPr>
          <w:rFonts w:eastAsia="Malgun Gothic"/>
          <w:lang w:eastAsia="ko-KR"/>
        </w:rPr>
        <w:t>UE2.Sig</w:t>
      </w:r>
      <w:r>
        <w:rPr>
          <w:rFonts w:eastAsia="Malgun Gothic"/>
          <w:lang w:eastAsia="ko-KR"/>
        </w:rPr>
        <w:t>). The digital signature is signed over the Target UE’s identity (UE2.ID) and UE2.ePK</w:t>
      </w:r>
      <w:r w:rsidRPr="00E5600B">
        <w:rPr>
          <w:rFonts w:eastAsia="Malgun Gothic"/>
          <w:lang w:eastAsia="ko-KR"/>
        </w:rPr>
        <w:t xml:space="preserve"> using the security materials provisioned in step 0</w:t>
      </w:r>
      <w:r w:rsidRPr="003C25A3">
        <w:rPr>
          <w:rFonts w:eastAsia="Malgun Gothic"/>
          <w:lang w:eastAsia="ko-KR"/>
        </w:rPr>
        <w:t>.</w:t>
      </w:r>
      <w:r>
        <w:rPr>
          <w:rFonts w:eastAsia="Malgun Gothic"/>
          <w:lang w:eastAsia="ko-KR"/>
        </w:rPr>
        <w:t xml:space="preserve"> Then, the Target UE generates UE2.Auth_Key_Info which includes UE2.ID, UE2.ePK, and UE2.Sig.</w:t>
      </w:r>
    </w:p>
    <w:p w14:paraId="26DBCF13" w14:textId="6EBA742C"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r>
        <w:rPr>
          <w:rFonts w:eastAsia="Malgun Gothic"/>
          <w:lang w:eastAsia="ko-KR"/>
        </w:rPr>
        <w:t xml:space="preserve">a symmetric key that is used to protect the end-to-end link (i.e., </w:t>
      </w:r>
      <w:r w:rsidRPr="00E5600B">
        <w:rPr>
          <w:rFonts w:eastAsia="Malgun Gothic"/>
          <w:lang w:eastAsia="ko-KR"/>
        </w:rPr>
        <w:t xml:space="preserve">end-to-end </w:t>
      </w:r>
      <w:r>
        <w:rPr>
          <w:rFonts w:eastAsia="Malgun Gothic"/>
          <w:lang w:eastAsia="ko-KR"/>
        </w:rPr>
        <w:t>protection</w:t>
      </w:r>
      <w:r w:rsidRPr="00E5600B">
        <w:rPr>
          <w:rFonts w:eastAsia="Malgun Gothic"/>
          <w:lang w:eastAsia="ko-KR"/>
        </w:rPr>
        <w:t xml:space="preserve"> key</w:t>
      </w:r>
      <w:r>
        <w:rPr>
          <w:rFonts w:eastAsia="Malgun Gothic"/>
          <w:lang w:eastAsia="ko-KR"/>
        </w:rPr>
        <w:t>),</w:t>
      </w:r>
      <w:r w:rsidRPr="00E5600B">
        <w:rPr>
          <w:rFonts w:eastAsia="Malgun Gothic"/>
          <w:lang w:eastAsia="ko-KR"/>
        </w:rPr>
        <w:t xml:space="preserve"> using the Source UE’s </w:t>
      </w:r>
      <w:r>
        <w:rPr>
          <w:rFonts w:eastAsia="Malgun Gothic"/>
          <w:lang w:eastAsia="ko-KR"/>
        </w:rPr>
        <w:t xml:space="preserve">ephemeral </w:t>
      </w:r>
      <w:r w:rsidRPr="00E5600B">
        <w:rPr>
          <w:rFonts w:eastAsia="Malgun Gothic"/>
          <w:lang w:eastAsia="ko-KR"/>
        </w:rPr>
        <w:t xml:space="preserve">public key (UE1.ePK) and its own </w:t>
      </w:r>
      <w:r>
        <w:rPr>
          <w:rFonts w:eastAsia="Malgun Gothic"/>
          <w:lang w:eastAsia="ko-KR"/>
        </w:rPr>
        <w:t>ephemeral private</w:t>
      </w:r>
      <w:r w:rsidRPr="00E5600B">
        <w:rPr>
          <w:rFonts w:eastAsia="Malgun Gothic"/>
          <w:lang w:eastAsia="ko-KR"/>
        </w:rPr>
        <w:t xml:space="preserve"> key (UE2.eSK).</w:t>
      </w:r>
    </w:p>
    <w:p w14:paraId="59A3C200" w14:textId="7D94B190"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7A565961" w14:textId="23321A38"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between the Source/Target UE and the UE-to-UE Relay can be </w:t>
      </w:r>
      <w:r>
        <w:rPr>
          <w:lang w:eastAsia="ko-KR"/>
        </w:rPr>
        <w:t>established</w:t>
      </w:r>
      <w:r w:rsidRPr="00E5600B">
        <w:rPr>
          <w:lang w:eastAsia="ko-KR"/>
        </w:rPr>
        <w:t xml:space="preserve"> by </w:t>
      </w:r>
      <w:r>
        <w:rPr>
          <w:lang w:eastAsia="ko-KR"/>
        </w:rPr>
        <w:t>Solution #29 in this specification</w:t>
      </w:r>
      <w:r w:rsidRPr="00E5600B">
        <w:rPr>
          <w:lang w:eastAsia="ko-KR"/>
        </w:rPr>
        <w:t>.</w:t>
      </w:r>
    </w:p>
    <w:p w14:paraId="5DAFE735" w14:textId="01198DEB"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the UE-to-UE Relay</w:t>
      </w:r>
      <w:r w:rsidRPr="00E5600B">
        <w:rPr>
          <w:rFonts w:eastAsia="Malgun Gothic"/>
          <w:color w:val="000000"/>
          <w:lang w:eastAsia="ko-KR"/>
        </w:rPr>
        <w:t xml:space="preserve"> a Direct Communication Accept message </w:t>
      </w:r>
      <w:r>
        <w:rPr>
          <w:rFonts w:eastAsia="Malgun Gothic"/>
          <w:color w:val="000000"/>
          <w:lang w:eastAsia="ko-KR"/>
        </w:rPr>
        <w:t>including</w:t>
      </w:r>
      <w:r w:rsidRPr="00E5600B">
        <w:rPr>
          <w:rFonts w:eastAsia="Malgun Gothic"/>
          <w:color w:val="000000"/>
          <w:lang w:eastAsia="ko-KR"/>
        </w:rPr>
        <w:t xml:space="preserve"> </w:t>
      </w:r>
      <w:r>
        <w:rPr>
          <w:rFonts w:eastAsia="Malgun Gothic"/>
          <w:color w:val="000000"/>
          <w:lang w:eastAsia="ko-KR"/>
        </w:rPr>
        <w:t xml:space="preserve">RSC and </w:t>
      </w:r>
      <w:r w:rsidRPr="00E5600B">
        <w:rPr>
          <w:rFonts w:eastAsia="Malgun Gothic"/>
          <w:color w:val="000000"/>
          <w:lang w:eastAsia="ko-KR"/>
        </w:rPr>
        <w:t xml:space="preserve">its </w:t>
      </w:r>
      <w:r>
        <w:rPr>
          <w:rFonts w:eastAsia="Malgun Gothic"/>
          <w:color w:val="000000"/>
          <w:lang w:eastAsia="ko-KR"/>
        </w:rPr>
        <w:t>Auth_Key_Info</w:t>
      </w:r>
      <w:r w:rsidRPr="00E5600B">
        <w:rPr>
          <w:rFonts w:eastAsia="Malgun Gothic"/>
          <w:color w:val="000000"/>
          <w:lang w:eastAsia="ko-KR"/>
        </w:rPr>
        <w:t>.</w:t>
      </w:r>
    </w:p>
    <w:p w14:paraId="4045B798" w14:textId="71849B73"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Pr>
          <w:rFonts w:eastAsia="Malgun Gothic"/>
          <w:color w:val="000000"/>
          <w:lang w:eastAsia="ko-KR"/>
        </w:rPr>
        <w:t>Source</w:t>
      </w:r>
      <w:r w:rsidRPr="00E5600B">
        <w:rPr>
          <w:rFonts w:eastAsia="Malgun Gothic"/>
          <w:color w:val="000000"/>
          <w:lang w:eastAsia="ko-KR"/>
        </w:rPr>
        <w:t xml:space="preserve">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4DA105CE" w14:textId="144EAE75"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receives the Direct Communication Accept and forwards the message to the Source UE.</w:t>
      </w:r>
    </w:p>
    <w:p w14:paraId="35688388" w14:textId="40F7A044"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UE2.Sig included in UE2.Auth_Key_Info</w:t>
      </w:r>
      <w:r>
        <w:rPr>
          <w:rFonts w:eastAsia="Malgun Gothic"/>
          <w:lang w:eastAsia="ko-KR"/>
        </w:rPr>
        <w:t xml:space="preserve"> using the security materials provisioned in step 0</w:t>
      </w:r>
      <w:r w:rsidRPr="00600645">
        <w:rPr>
          <w:rFonts w:eastAsia="Malgun Gothic"/>
          <w:lang w:eastAsia="ko-KR"/>
        </w:rPr>
        <w:t xml:space="preserve">. If the verification is successful, the Source UE derives </w:t>
      </w:r>
      <w:r>
        <w:rPr>
          <w:rFonts w:eastAsia="Malgun Gothic"/>
          <w:lang w:eastAsia="ko-KR"/>
        </w:rPr>
        <w:t xml:space="preserve">a symmetric key that is used to protect the end-to-end link (i.e., </w:t>
      </w:r>
      <w:r w:rsidRPr="00600645">
        <w:rPr>
          <w:rFonts w:eastAsia="Malgun Gothic"/>
          <w:lang w:eastAsia="ko-KR"/>
        </w:rPr>
        <w:t xml:space="preserve">end-to-end </w:t>
      </w:r>
      <w:r>
        <w:rPr>
          <w:rFonts w:eastAsia="Malgun Gothic"/>
          <w:lang w:eastAsia="ko-KR"/>
        </w:rPr>
        <w:t>protection</w:t>
      </w:r>
      <w:r w:rsidRPr="00600645">
        <w:rPr>
          <w:rFonts w:eastAsia="Malgun Gothic"/>
          <w:lang w:eastAsia="ko-KR"/>
        </w:rPr>
        <w:t xml:space="preserve"> key</w:t>
      </w:r>
      <w:r>
        <w:rPr>
          <w:rFonts w:eastAsia="Malgun Gothic"/>
          <w:lang w:eastAsia="ko-KR"/>
        </w:rPr>
        <w:t>),</w:t>
      </w:r>
      <w:r w:rsidRPr="00600645">
        <w:rPr>
          <w:rFonts w:eastAsia="Malgun Gothic"/>
          <w:lang w:eastAsia="ko-KR"/>
        </w:rPr>
        <w:t xml:space="preserve"> using the Target UE’s </w:t>
      </w:r>
      <w:r>
        <w:rPr>
          <w:rFonts w:eastAsia="Malgun Gothic"/>
          <w:lang w:eastAsia="ko-KR"/>
        </w:rPr>
        <w:t xml:space="preserve">ephemeral </w:t>
      </w:r>
      <w:r w:rsidRPr="00600645">
        <w:rPr>
          <w:rFonts w:eastAsia="Malgun Gothic"/>
          <w:lang w:eastAsia="ko-KR"/>
        </w:rPr>
        <w:t xml:space="preserve">public key (UE2.ePK) and its own </w:t>
      </w:r>
      <w:r>
        <w:rPr>
          <w:rFonts w:eastAsia="Malgun Gothic"/>
          <w:lang w:eastAsia="ko-KR"/>
        </w:rPr>
        <w:t>ephemeral private</w:t>
      </w:r>
      <w:r w:rsidRPr="00600645">
        <w:rPr>
          <w:rFonts w:eastAsia="Malgun Gothic"/>
          <w:lang w:eastAsia="ko-KR"/>
        </w:rPr>
        <w:t xml:space="preserve"> key (UE1.eSK).</w:t>
      </w:r>
    </w:p>
    <w:p w14:paraId="058ACE21" w14:textId="6849E481"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r>
        <w:rPr>
          <w:rFonts w:eastAsia="Malgun Gothic"/>
          <w:lang w:eastAsia="ko-KR"/>
        </w:rPr>
        <w:t>protection</w:t>
      </w:r>
      <w:r w:rsidRPr="00600645">
        <w:rPr>
          <w:rFonts w:eastAsia="Malgun Gothic"/>
          <w:lang w:eastAsia="ko-KR"/>
        </w:rPr>
        <w:t xml:space="preserve"> key. </w:t>
      </w:r>
      <w:r>
        <w:rPr>
          <w:rFonts w:eastAsia="Malgun Gothic"/>
          <w:lang w:eastAsia="ko-KR"/>
        </w:rPr>
        <w:t>To suffice the security policies, the IPsec Security Association (SA) can be established between the Source UE and the Target UE by using the end-to-end protection key</w:t>
      </w:r>
      <w:r w:rsidRPr="00600645">
        <w:rPr>
          <w:rFonts w:eastAsia="Malgun Gothic"/>
          <w:lang w:eastAsia="ko-KR"/>
        </w:rPr>
        <w:t xml:space="preserve">. </w:t>
      </w:r>
      <w:r>
        <w:rPr>
          <w:rFonts w:eastAsia="Malgun Gothic"/>
          <w:lang w:eastAsia="ko-KR"/>
        </w:rPr>
        <w:t>W</w:t>
      </w:r>
      <w:r w:rsidRPr="00600645">
        <w:rPr>
          <w:rFonts w:eastAsia="Malgun Gothic"/>
          <w:lang w:eastAsia="ko-KR"/>
        </w:rPr>
        <w:t>ith IPsec operating on the IP layer, the IP packets are end-to-end protected between the Source UE and the Target UE over the Layer-3 UE-to-UE Relay.</w:t>
      </w:r>
    </w:p>
    <w:p w14:paraId="391273AC" w14:textId="77777777" w:rsidR="00542BD8" w:rsidRPr="00D0595B" w:rsidRDefault="00542BD8" w:rsidP="00542BD8">
      <w:pPr>
        <w:pStyle w:val="41"/>
        <w:rPr>
          <w:lang w:eastAsia="ko-KR"/>
        </w:rPr>
      </w:pPr>
      <w:bookmarkStart w:id="1105" w:name="_Toc125579077"/>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105"/>
    </w:p>
    <w:p w14:paraId="13EC635B" w14:textId="77CEE63E" w:rsidR="00542BD8" w:rsidRDefault="00542BD8" w:rsidP="00542BD8">
      <w:r>
        <w:t xml:space="preserve">The Source UE and the Target UE shall establish end-to-end security for PC5 connection with the end-to-end protection key shared using the same mechanism (from step 0 to step 10) specified in clause 6.19.2.1. </w:t>
      </w:r>
      <w:r w:rsidRPr="008D644F">
        <w:rPr>
          <w:rFonts w:eastAsia="Malgun Gothic"/>
          <w:lang w:eastAsia="ko-KR"/>
        </w:rPr>
        <w:t xml:space="preserve">The encryption key and integrity key are derived from the end-to-end </w:t>
      </w:r>
      <w:r>
        <w:rPr>
          <w:rFonts w:eastAsia="Malgun Gothic"/>
          <w:lang w:eastAsia="ko-KR"/>
        </w:rPr>
        <w:t>protection</w:t>
      </w:r>
      <w:r w:rsidRPr="008D644F">
        <w:rPr>
          <w:rFonts w:eastAsia="Malgun Gothic"/>
          <w:lang w:eastAsia="ko-KR"/>
        </w:rPr>
        <w:t xml:space="preserve"> key and used in the chosen confidentiality and integrity </w:t>
      </w:r>
      <w:r w:rsidRPr="008D644F">
        <w:rPr>
          <w:rFonts w:eastAsia="Malgun Gothic"/>
          <w:lang w:eastAsia="ko-KR"/>
        </w:rPr>
        <w:lastRenderedPageBreak/>
        <w:t>algorithms, respectively.</w:t>
      </w:r>
      <w:r>
        <w:t xml:space="preserve"> Then, at the PDCP layer, the signalling and user plane data are end-to-end protected between the Source UE and the Target UE over the Layer-2 UE-to-UE Relay.</w:t>
      </w:r>
    </w:p>
    <w:p w14:paraId="6EAC53AD" w14:textId="77777777" w:rsidR="00542BD8" w:rsidRDefault="00542BD8" w:rsidP="00542BD8">
      <w:pPr>
        <w:pStyle w:val="41"/>
        <w:rPr>
          <w:rFonts w:eastAsia="Malgun Gothic"/>
          <w:lang w:eastAsia="ko-KR"/>
        </w:rPr>
      </w:pPr>
      <w:bookmarkStart w:id="1106" w:name="_Toc125579078"/>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106"/>
    </w:p>
    <w:p w14:paraId="641307D6" w14:textId="28E372C2" w:rsidR="00542BD8" w:rsidRPr="00DE5977" w:rsidRDefault="00542BD8" w:rsidP="00542BD8">
      <w:pPr>
        <w:rPr>
          <w:rFonts w:eastAsia="Malgun Gothic"/>
          <w:lang w:eastAsia="ko-KR"/>
        </w:rPr>
      </w:pPr>
      <w:r w:rsidRPr="00DE5977">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DE5977">
        <w:rPr>
          <w:rFonts w:eastAsia="Malgun Gothic"/>
          <w:lang w:eastAsia="ko-KR"/>
        </w:rPr>
        <w:t>by the network during the primary authentication procedure (i.e., 5G AKA or EAP-AKA</w:t>
      </w:r>
      <w:r>
        <w:rPr>
          <w:rFonts w:eastAsia="Malgun Gothic"/>
          <w:lang w:eastAsia="ko-KR"/>
        </w:rPr>
        <w:t>'</w:t>
      </w:r>
      <w:r w:rsidRPr="00DE5977">
        <w:rPr>
          <w:rFonts w:eastAsia="Malgun Gothic"/>
          <w:lang w:eastAsia="ko-KR"/>
        </w:rPr>
        <w:t xml:space="preserve">).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DE5977">
        <w:rPr>
          <w:rFonts w:eastAsia="Malgun Gothic"/>
          <w:lang w:eastAsia="ko-KR"/>
        </w:rPr>
        <w:t>elay service. The UE-to-UE indication of the Source/Target UE indicates:</w:t>
      </w:r>
    </w:p>
    <w:p w14:paraId="3B56B6CE" w14:textId="785D223A" w:rsidR="00542BD8" w:rsidRPr="00DE5977" w:rsidRDefault="00542BD8" w:rsidP="00542BD8">
      <w:pPr>
        <w:numPr>
          <w:ilvl w:val="0"/>
          <w:numId w:val="28"/>
        </w:numPr>
        <w:rPr>
          <w:rFonts w:eastAsia="Malgun Gothic"/>
          <w:lang w:eastAsia="ko-KR"/>
        </w:rPr>
      </w:pPr>
      <w:r w:rsidRPr="00DE5977">
        <w:rPr>
          <w:rFonts w:eastAsia="Malgun Gothic"/>
          <w:lang w:eastAsia="ko-KR"/>
        </w:rPr>
        <w:t xml:space="preserve">Whether the Source/Target UE is authorized to receive the UE-to-UE </w:t>
      </w:r>
      <w:r>
        <w:rPr>
          <w:rFonts w:eastAsia="Malgun Gothic"/>
          <w:lang w:eastAsia="ko-KR"/>
        </w:rPr>
        <w:t>R</w:t>
      </w:r>
      <w:r w:rsidRPr="00DE5977">
        <w:rPr>
          <w:rFonts w:eastAsia="Malgun Gothic"/>
          <w:lang w:eastAsia="ko-KR"/>
        </w:rPr>
        <w:t>elay service;</w:t>
      </w:r>
    </w:p>
    <w:p w14:paraId="08AFC73E" w14:textId="77777777" w:rsidR="00542BD8" w:rsidRPr="00DE5977" w:rsidRDefault="00542BD8" w:rsidP="00542BD8">
      <w:pPr>
        <w:rPr>
          <w:rFonts w:eastAsia="Malgun Gothic"/>
          <w:lang w:eastAsia="ko-KR"/>
        </w:rPr>
      </w:pPr>
      <w:r w:rsidRPr="00DE5977">
        <w:rPr>
          <w:rFonts w:eastAsia="Malgun Gothic"/>
          <w:lang w:eastAsia="ko-KR"/>
        </w:rPr>
        <w:t>And the UE-to-UE indication of the UE-to-UE Relay indicates:</w:t>
      </w:r>
    </w:p>
    <w:p w14:paraId="48CB9E3B" w14:textId="25410795" w:rsidR="00542BD8" w:rsidRPr="00DE5977" w:rsidRDefault="00542BD8" w:rsidP="00542BD8">
      <w:pPr>
        <w:numPr>
          <w:ilvl w:val="0"/>
          <w:numId w:val="27"/>
        </w:numPr>
        <w:rPr>
          <w:rFonts w:eastAsia="Malgun Gothic"/>
          <w:lang w:eastAsia="ko-KR"/>
        </w:rPr>
      </w:pPr>
      <w:r w:rsidRPr="00DE5977">
        <w:rPr>
          <w:rFonts w:eastAsia="Malgun Gothic"/>
          <w:lang w:eastAsia="ko-KR"/>
        </w:rPr>
        <w:t xml:space="preserve">Whether the UE-to-UE Relay is authorized to provide the UE-to-UE </w:t>
      </w:r>
      <w:r>
        <w:rPr>
          <w:rFonts w:eastAsia="Malgun Gothic"/>
          <w:lang w:eastAsia="ko-KR"/>
        </w:rPr>
        <w:t>R</w:t>
      </w:r>
      <w:r w:rsidRPr="00DE5977">
        <w:rPr>
          <w:rFonts w:eastAsia="Malgun Gothic"/>
          <w:lang w:eastAsia="ko-KR"/>
        </w:rPr>
        <w:t>elay service</w:t>
      </w:r>
      <w:r>
        <w:rPr>
          <w:rFonts w:eastAsia="Malgun Gothic"/>
          <w:lang w:eastAsia="ko-KR"/>
        </w:rPr>
        <w:t>.</w:t>
      </w:r>
    </w:p>
    <w:p w14:paraId="05F4DEED" w14:textId="14A012CA" w:rsidR="00542BD8" w:rsidRPr="00B40F2F" w:rsidRDefault="00542BD8" w:rsidP="00542BD8">
      <w:pPr>
        <w:rPr>
          <w:rFonts w:eastAsia="Malgun Gothic"/>
          <w:color w:val="4472C4"/>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r>
        <w:rPr>
          <w:rFonts w:eastAsia="Malgun Gothic"/>
          <w:lang w:eastAsia="ko-KR"/>
        </w:rPr>
        <w:t>, which allows the UE to receive or provide the UE-to-UE Relay service</w:t>
      </w:r>
      <w:r w:rsidRPr="00DE5977">
        <w:rPr>
          <w:rFonts w:eastAsia="Malgun Gothic"/>
          <w:lang w:eastAsia="ko-KR"/>
        </w:rPr>
        <w:t xml:space="preserve">, the UE </w:t>
      </w:r>
      <w:r>
        <w:rPr>
          <w:rFonts w:eastAsia="Malgun Gothic"/>
          <w:lang w:eastAsia="ko-KR"/>
        </w:rPr>
        <w:t>provides</w:t>
      </w:r>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DE5977">
        <w:rPr>
          <w:rFonts w:eastAsia="Malgun Gothic"/>
          <w:lang w:eastAsia="ko-KR"/>
        </w:rPr>
        <w:t xml:space="preserve">ID and </w:t>
      </w:r>
      <w:r>
        <w:rPr>
          <w:rFonts w:eastAsia="Malgun Gothic"/>
          <w:lang w:eastAsia="ko-KR"/>
        </w:rPr>
        <w:t xml:space="preserve">the generated </w:t>
      </w:r>
      <w:r w:rsidRPr="00DE5977">
        <w:rPr>
          <w:rFonts w:eastAsia="Malgun Gothic"/>
          <w:lang w:eastAsia="ko-KR"/>
        </w:rPr>
        <w:t>public key</w:t>
      </w:r>
      <w:r>
        <w:rPr>
          <w:rFonts w:eastAsia="Malgun Gothic"/>
          <w:lang w:eastAsia="ko-KR"/>
        </w:rPr>
        <w:t>.</w:t>
      </w:r>
      <w:r w:rsidRPr="00DE5977">
        <w:rPr>
          <w:rFonts w:eastAsia="Malgun Gothic"/>
          <w:lang w:eastAsia="ko-KR"/>
        </w:rPr>
        <w:t xml:space="preserve"> </w:t>
      </w:r>
      <w:r>
        <w:rPr>
          <w:rFonts w:eastAsia="Malgun Gothic"/>
          <w:lang w:eastAsia="ko-KR"/>
        </w:rPr>
        <w:t xml:space="preserve">In the Identity-based approach, the UE shall generate UE-to-UE_Auth_Info including the UE’s </w:t>
      </w:r>
      <w:r w:rsidRPr="00DE5977">
        <w:rPr>
          <w:rFonts w:eastAsia="Malgun Gothic"/>
          <w:lang w:eastAsia="ko-KR"/>
        </w:rPr>
        <w:t>ID.</w:t>
      </w:r>
    </w:p>
    <w:p w14:paraId="1E18E871" w14:textId="77777777" w:rsidR="00542BD8" w:rsidRDefault="00542BD8">
      <w:pPr>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3C99EF53" w14:textId="77777777" w:rsidR="00542BD8" w:rsidRDefault="00542BD8">
      <w:pPr>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787F066F" w14:textId="77777777" w:rsidR="00542BD8" w:rsidRDefault="00542BD8">
      <w:pPr>
        <w:rPr>
          <w:lang w:eastAsia="ko-KR"/>
        </w:rPr>
      </w:pPr>
      <w:r w:rsidRPr="006259B6">
        <w:rPr>
          <w:lang w:eastAsia="ko-KR"/>
        </w:rPr>
        <w:t>Editor’s note: AUSF impact for generating and provisioning security materials to UEs needs to be studied.</w:t>
      </w:r>
    </w:p>
    <w:p w14:paraId="3C26D4DF" w14:textId="77777777" w:rsidR="00542BD8" w:rsidRDefault="00542BD8">
      <w:pPr>
        <w:rPr>
          <w:lang w:eastAsia="ko-KR"/>
        </w:rPr>
      </w:pPr>
      <w:r w:rsidRPr="006259B6">
        <w:rPr>
          <w:lang w:eastAsia="ko-KR"/>
        </w:rPr>
        <w:t xml:space="preserve">Editor’s note: </w:t>
      </w:r>
      <w:r>
        <w:rPr>
          <w:lang w:eastAsia="ko-KR"/>
        </w:rPr>
        <w:t>How to support U2U relay services across multiple PLMNs is FFS.</w:t>
      </w:r>
    </w:p>
    <w:p w14:paraId="38C1554A" w14:textId="2D5563CD" w:rsidR="00542BD8" w:rsidRPr="00DE5977" w:rsidRDefault="00542BD8" w:rsidP="00542BD8">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DE5977">
        <w:rPr>
          <w:rFonts w:eastAsia="Malgun Gothic"/>
          <w:lang w:eastAsia="ko-KR"/>
        </w:rPr>
        <w:t xml:space="preserve"> been expired.</w:t>
      </w:r>
    </w:p>
    <w:p w14:paraId="6BF1CF66" w14:textId="5AF4A069" w:rsidR="00542BD8" w:rsidRPr="00B40F2F" w:rsidRDefault="00542BD8" w:rsidP="00542BD8">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3</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36AE5BE4" w14:textId="648C3C3C" w:rsidR="00542BD8" w:rsidRDefault="00542BD8" w:rsidP="00542BD8">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5A07F997" w14:textId="77777777" w:rsidR="00542BD8" w:rsidRDefault="00542BD8" w:rsidP="00542BD8">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7EFF05CB" w14:textId="77777777" w:rsidR="00542BD8" w:rsidRDefault="00542BD8" w:rsidP="00542BD8">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r>
        <w:rPr>
          <w:rFonts w:eastAsia="Malgun Gothic" w:hint="eastAsia"/>
          <w:lang w:eastAsia="ko-KR"/>
        </w:rPr>
        <w:t>;</w:t>
      </w:r>
    </w:p>
    <w:p w14:paraId="188E4B30" w14:textId="77777777" w:rsidR="00542BD8" w:rsidRPr="00671E7D" w:rsidRDefault="00542BD8" w:rsidP="00542BD8">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 establishment, and available methods for the Direct Authentication and Key Establishment between the Source UE and the Target UE (e.g., Certification-based approach, Identity-based approach, etc), if neede</w:t>
      </w:r>
      <w:r>
        <w:rPr>
          <w:rFonts w:eastAsia="Malgun Gothic"/>
          <w:lang w:eastAsia="ko-KR"/>
        </w:rPr>
        <w:t>d.</w:t>
      </w:r>
    </w:p>
    <w:p w14:paraId="25E72F74" w14:textId="77777777" w:rsidR="00542BD8" w:rsidRDefault="00542BD8" w:rsidP="00542BD8">
      <w:pPr>
        <w:rPr>
          <w:rFonts w:eastAsia="Malgun Gothic"/>
          <w:lang w:eastAsia="ko-KR"/>
        </w:rPr>
      </w:pPr>
      <w:r>
        <w:rPr>
          <w:rFonts w:eastAsia="Malgun Gothic" w:hint="eastAsia"/>
          <w:lang w:eastAsia="ko-KR"/>
        </w:rPr>
        <w:lastRenderedPageBreak/>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to protect the UE-to-UE relay traffic.</w:t>
      </w:r>
    </w:p>
    <w:p w14:paraId="311445C4" w14:textId="77777777" w:rsidR="00542BD8" w:rsidRPr="00F86485" w:rsidRDefault="00542BD8">
      <w:pPr>
        <w:rPr>
          <w:rFonts w:eastAsia="Malgun Gothic"/>
          <w:lang w:eastAsia="ko-KR"/>
        </w:rPr>
      </w:pPr>
      <w:r w:rsidRPr="006259B6">
        <w:rPr>
          <w:lang w:eastAsia="ko-KR"/>
        </w:rPr>
        <w:t xml:space="preserve">Editor’s note: </w:t>
      </w:r>
      <w:r w:rsidRPr="00D81000">
        <w:rPr>
          <w:lang w:eastAsia="ko-KR"/>
        </w:rPr>
        <w:t xml:space="preserve">The granularity of the </w:t>
      </w:r>
      <w:r>
        <w:rPr>
          <w:lang w:eastAsia="ko-KR"/>
        </w:rPr>
        <w:t>H</w:t>
      </w:r>
      <w:r w:rsidRPr="00D81000">
        <w:rPr>
          <w:lang w:eastAsia="ko-KR"/>
        </w:rPr>
        <w:t xml:space="preserve">op-by-hop </w:t>
      </w:r>
      <w:r>
        <w:rPr>
          <w:lang w:eastAsia="ko-KR"/>
        </w:rPr>
        <w:t>S</w:t>
      </w:r>
      <w:r w:rsidRPr="00D81000">
        <w:rPr>
          <w:lang w:eastAsia="ko-KR"/>
        </w:rPr>
        <w:t xml:space="preserve">ecurity </w:t>
      </w:r>
      <w:r>
        <w:rPr>
          <w:lang w:eastAsia="ko-KR"/>
        </w:rPr>
        <w:t>I</w:t>
      </w:r>
      <w:r w:rsidRPr="00D81000">
        <w:rPr>
          <w:lang w:eastAsia="ko-KR"/>
        </w:rPr>
        <w:t xml:space="preserve">ndicator and/or </w:t>
      </w:r>
      <w:r>
        <w:rPr>
          <w:lang w:eastAsia="ko-KR"/>
        </w:rPr>
        <w:t>En</w:t>
      </w:r>
      <w:r w:rsidRPr="00D81000">
        <w:rPr>
          <w:lang w:eastAsia="ko-KR"/>
        </w:rPr>
        <w:t xml:space="preserve">d-to-end </w:t>
      </w:r>
      <w:r>
        <w:rPr>
          <w:lang w:eastAsia="ko-KR"/>
        </w:rPr>
        <w:t>S</w:t>
      </w:r>
      <w:r w:rsidRPr="00D81000">
        <w:rPr>
          <w:lang w:eastAsia="ko-KR"/>
        </w:rPr>
        <w:t xml:space="preserve">ecurity </w:t>
      </w:r>
      <w:r>
        <w:rPr>
          <w:lang w:eastAsia="ko-KR"/>
        </w:rPr>
        <w:t>I</w:t>
      </w:r>
      <w:r w:rsidRPr="00D81000">
        <w:rPr>
          <w:lang w:eastAsia="ko-KR"/>
        </w:rPr>
        <w:t>ndicator is FFS</w:t>
      </w:r>
      <w:r>
        <w:rPr>
          <w:lang w:eastAsia="ko-KR"/>
        </w:rPr>
        <w:t>.</w:t>
      </w:r>
    </w:p>
    <w:p w14:paraId="3585FE66" w14:textId="77777777" w:rsidR="00542BD8" w:rsidRDefault="00542BD8" w:rsidP="00542BD8">
      <w:pPr>
        <w:pStyle w:val="31"/>
        <w:rPr>
          <w:lang w:eastAsia="ko-KR"/>
        </w:rPr>
      </w:pPr>
      <w:bookmarkStart w:id="1107" w:name="_Toc125579079"/>
      <w:r>
        <w:rPr>
          <w:rFonts w:hint="eastAsia"/>
          <w:lang w:eastAsia="ko-KR"/>
        </w:rPr>
        <w:t>6.</w:t>
      </w:r>
      <w:r>
        <w:rPr>
          <w:lang w:eastAsia="ko-KR"/>
        </w:rPr>
        <w:t>19</w:t>
      </w:r>
      <w:r>
        <w:rPr>
          <w:rFonts w:hint="eastAsia"/>
          <w:lang w:eastAsia="ko-KR"/>
        </w:rPr>
        <w:t>.3</w:t>
      </w:r>
      <w:r>
        <w:rPr>
          <w:rFonts w:hint="eastAsia"/>
          <w:lang w:eastAsia="ko-KR"/>
        </w:rPr>
        <w:tab/>
      </w:r>
      <w:r>
        <w:rPr>
          <w:rFonts w:hint="eastAsia"/>
          <w:lang w:eastAsia="ko-KR"/>
        </w:rPr>
        <w:tab/>
        <w:t>Evaluation</w:t>
      </w:r>
      <w:bookmarkEnd w:id="1107"/>
    </w:p>
    <w:p w14:paraId="707D558F" w14:textId="72EFC786"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5</w:t>
      </w:r>
      <w:r w:rsidRPr="00E5600B">
        <w:rPr>
          <w:rFonts w:eastAsia="Malgun Gothic"/>
          <w:color w:val="000000"/>
          <w:lang w:eastAsia="ko-KR"/>
        </w:rPr>
        <w:t>]</w:t>
      </w:r>
      <w:r>
        <w:rPr>
          <w:rFonts w:eastAsia="Malgun Gothic"/>
          <w:color w:val="000000"/>
          <w:lang w:eastAsia="ko-KR"/>
        </w:rPr>
        <w:t>.</w:t>
      </w:r>
    </w:p>
    <w:p w14:paraId="60695BC2" w14:textId="77777777" w:rsidR="00542BD8" w:rsidRDefault="00542BD8" w:rsidP="00542BD8">
      <w:pPr>
        <w:rPr>
          <w:rFonts w:eastAsia="Malgun Gothic"/>
          <w:lang w:eastAsia="ko-KR"/>
        </w:rPr>
      </w:pPr>
      <w:r>
        <w:rPr>
          <w:rFonts w:eastAsia="Malgun Gothic"/>
          <w:lang w:eastAsia="ko-KR"/>
        </w:rPr>
        <w:t>This solution supports a means for the UEs to agree on the same end-to-end security protection schemes in UE-to-UE Relay service.</w:t>
      </w:r>
    </w:p>
    <w:p w14:paraId="44F20774"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1414CF26"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0900A480" w14:textId="77777777" w:rsidR="00805008" w:rsidRDefault="00805008" w:rsidP="00805008">
      <w:pPr>
        <w:pStyle w:val="21"/>
      </w:pPr>
      <w:bookmarkStart w:id="1108" w:name="_Toc125579080"/>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088"/>
      <w:bookmarkEnd w:id="1089"/>
      <w:bookmarkEnd w:id="1099"/>
      <w:bookmarkEnd w:id="1100"/>
      <w:bookmarkEnd w:id="1101"/>
      <w:bookmarkEnd w:id="1102"/>
      <w:bookmarkEnd w:id="1108"/>
    </w:p>
    <w:p w14:paraId="6FDAFB90" w14:textId="77777777" w:rsidR="0025302D" w:rsidRDefault="0025302D" w:rsidP="0025302D">
      <w:pPr>
        <w:pStyle w:val="31"/>
      </w:pPr>
      <w:bookmarkStart w:id="1109" w:name="_Toc116991529"/>
      <w:bookmarkStart w:id="1110" w:name="_Toc116991965"/>
      <w:bookmarkStart w:id="1111" w:name="_Toc120125753"/>
      <w:bookmarkStart w:id="1112" w:name="_Toc120126186"/>
      <w:bookmarkStart w:id="1113" w:name="_Toc120128206"/>
      <w:bookmarkStart w:id="1114" w:name="_Toc120132450"/>
      <w:bookmarkStart w:id="1115" w:name="_Toc125579081"/>
      <w:bookmarkStart w:id="1116" w:name="_Toc116991531"/>
      <w:bookmarkStart w:id="1117" w:name="_Toc116991967"/>
      <w:r>
        <w:t>6.</w:t>
      </w:r>
      <w:r>
        <w:rPr>
          <w:rFonts w:hint="eastAsia"/>
          <w:lang w:eastAsia="zh-CN"/>
        </w:rPr>
        <w:t>20</w:t>
      </w:r>
      <w:r>
        <w:t>.1</w:t>
      </w:r>
      <w:r>
        <w:tab/>
        <w:t>Introduction</w:t>
      </w:r>
      <w:bookmarkEnd w:id="1109"/>
      <w:bookmarkEnd w:id="1110"/>
      <w:bookmarkEnd w:id="1111"/>
      <w:bookmarkEnd w:id="1112"/>
      <w:bookmarkEnd w:id="1113"/>
      <w:bookmarkEnd w:id="1114"/>
      <w:bookmarkEnd w:id="1115"/>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31"/>
      </w:pPr>
      <w:bookmarkStart w:id="1118" w:name="_Toc116991530"/>
      <w:bookmarkStart w:id="1119" w:name="_Toc116991966"/>
      <w:bookmarkStart w:id="1120" w:name="_Toc120125754"/>
      <w:bookmarkStart w:id="1121" w:name="_Toc120126187"/>
      <w:bookmarkStart w:id="1122" w:name="_Toc120128207"/>
      <w:bookmarkStart w:id="1123" w:name="_Toc120132451"/>
      <w:bookmarkStart w:id="1124" w:name="_Toc125579082"/>
      <w:r>
        <w:lastRenderedPageBreak/>
        <w:t>6.</w:t>
      </w:r>
      <w:r>
        <w:rPr>
          <w:rFonts w:hint="eastAsia"/>
          <w:lang w:eastAsia="zh-CN"/>
        </w:rPr>
        <w:t>20</w:t>
      </w:r>
      <w:r>
        <w:t>.2</w:t>
      </w:r>
      <w:r>
        <w:tab/>
        <w:t>Solution details</w:t>
      </w:r>
      <w:bookmarkEnd w:id="1118"/>
      <w:bookmarkEnd w:id="1119"/>
      <w:bookmarkEnd w:id="1120"/>
      <w:bookmarkEnd w:id="1121"/>
      <w:bookmarkEnd w:id="1122"/>
      <w:bookmarkEnd w:id="1123"/>
      <w:bookmarkEnd w:id="1124"/>
    </w:p>
    <w:p w14:paraId="12372AB1" w14:textId="0B7C0DCC" w:rsidR="0025302D" w:rsidRPr="00F126A1" w:rsidRDefault="00D7115D" w:rsidP="0025302D">
      <w:pPr>
        <w:pStyle w:val="TF"/>
        <w:rPr>
          <w:lang w:eastAsia="zh-CN"/>
        </w:rPr>
      </w:pPr>
      <w:r>
        <w:pict w14:anchorId="53EE1651">
          <v:shape id="_x0000_i1050" type="#_x0000_t75" style="width:481.55pt;height:585.8pt">
            <v:imagedata r:id="rId60"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ad"/>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ad"/>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ad"/>
          <w:rFonts w:ascii="Arial" w:hAnsi="Arial" w:cs="Arial"/>
          <w:color w:val="F73131"/>
          <w:sz w:val="21"/>
          <w:szCs w:val="21"/>
          <w:shd w:val="clear" w:color="auto" w:fill="FFFFFF"/>
          <w:vertAlign w:val="subscript"/>
        </w:rPr>
        <w:t>'</w:t>
      </w:r>
      <w:r>
        <w:t xml:space="preserve"> and derives the confidentiality key (NRPEK</w:t>
      </w:r>
      <w:r>
        <w:rPr>
          <w:rStyle w:val="ad"/>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d"/>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31"/>
      </w:pPr>
      <w:bookmarkStart w:id="1125" w:name="_Toc120125755"/>
      <w:bookmarkStart w:id="1126" w:name="_Toc120126188"/>
      <w:bookmarkStart w:id="1127" w:name="_Toc120128208"/>
      <w:bookmarkStart w:id="1128" w:name="_Toc120132452"/>
      <w:bookmarkStart w:id="1129" w:name="_Toc125579083"/>
      <w:r>
        <w:t>6.</w:t>
      </w:r>
      <w:r>
        <w:rPr>
          <w:rFonts w:hint="eastAsia"/>
          <w:lang w:eastAsia="zh-CN"/>
        </w:rPr>
        <w:t>20</w:t>
      </w:r>
      <w:r>
        <w:t>.3</w:t>
      </w:r>
      <w:r>
        <w:tab/>
        <w:t>Evaluation</w:t>
      </w:r>
      <w:bookmarkEnd w:id="1116"/>
      <w:bookmarkEnd w:id="1117"/>
      <w:bookmarkEnd w:id="1125"/>
      <w:bookmarkEnd w:id="1126"/>
      <w:bookmarkEnd w:id="1127"/>
      <w:bookmarkEnd w:id="1128"/>
      <w:bookmarkEnd w:id="1129"/>
    </w:p>
    <w:p w14:paraId="30459643" w14:textId="1B28808F" w:rsidR="00EF45C5" w:rsidRDefault="00EF45C5" w:rsidP="00EF45C5">
      <w:pPr>
        <w:rPr>
          <w:lang w:eastAsia="zh-CN"/>
        </w:rPr>
      </w:pPr>
      <w:bookmarkStart w:id="1130" w:name="_Toc116991532"/>
      <w:bookmarkStart w:id="1131" w:name="_Toc116991968"/>
      <w:bookmarkStart w:id="1132" w:name="_Toc120125756"/>
      <w:bookmarkStart w:id="1133" w:name="_Toc120126189"/>
      <w:bookmarkStart w:id="1134" w:name="_Toc120128209"/>
      <w:bookmarkStart w:id="1135" w:name="_Toc120132453"/>
      <w:r>
        <w:rPr>
          <w:lang w:eastAsia="zh-CN"/>
        </w:rPr>
        <w:t xml:space="preserve">This solution only works when the UE-to-UE relay is located within network’s coverage area. </w:t>
      </w:r>
      <w:r>
        <w:rPr>
          <w:rFonts w:hint="eastAsia"/>
          <w:color w:val="1F497D"/>
        </w:rPr>
        <w:t xml:space="preserve">This solution requires </w:t>
      </w:r>
      <w:r>
        <w:rPr>
          <w:color w:val="1F497D"/>
        </w:rPr>
        <w:t xml:space="preserve">user plane message </w:t>
      </w:r>
      <w:r>
        <w:rPr>
          <w:rFonts w:hint="eastAsia"/>
          <w:color w:val="1F497D"/>
        </w:rPr>
        <w:t>interaction</w:t>
      </w:r>
      <w:r>
        <w:rPr>
          <w:color w:val="1F497D"/>
        </w:rPr>
        <w:t>s</w:t>
      </w:r>
      <w:r>
        <w:rPr>
          <w:rFonts w:hint="eastAsia"/>
          <w:color w:val="1F497D"/>
        </w:rPr>
        <w:t xml:space="preserve"> with the network.</w:t>
      </w:r>
    </w:p>
    <w:p w14:paraId="78A25FB4" w14:textId="77777777" w:rsidR="00EF45C5" w:rsidRPr="0029175D" w:rsidRDefault="00EF45C5" w:rsidP="00EF45C5">
      <w:pPr>
        <w:pStyle w:val="EditorsNote"/>
        <w:rPr>
          <w:rFonts w:cs="Arial"/>
          <w:noProof/>
          <w:sz w:val="24"/>
          <w:szCs w:val="24"/>
        </w:rPr>
      </w:pPr>
      <w:r>
        <w:rPr>
          <w:rFonts w:hint="eastAsia"/>
        </w:rPr>
        <w:t>Editor's Note: Further evaluation is FFS.</w:t>
      </w:r>
    </w:p>
    <w:p w14:paraId="3962A486" w14:textId="77777777" w:rsidR="000706D4" w:rsidRDefault="000706D4" w:rsidP="000706D4">
      <w:pPr>
        <w:pStyle w:val="21"/>
      </w:pPr>
      <w:bookmarkStart w:id="1136" w:name="_Toc125579084"/>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130"/>
      <w:bookmarkEnd w:id="1131"/>
      <w:bookmarkEnd w:id="1132"/>
      <w:bookmarkEnd w:id="1133"/>
      <w:bookmarkEnd w:id="1134"/>
      <w:bookmarkEnd w:id="1135"/>
      <w:bookmarkEnd w:id="1136"/>
    </w:p>
    <w:p w14:paraId="184E6B38" w14:textId="77777777" w:rsidR="000706D4" w:rsidRDefault="000706D4" w:rsidP="000706D4">
      <w:pPr>
        <w:pStyle w:val="31"/>
      </w:pPr>
      <w:bookmarkStart w:id="1137" w:name="_Toc116991533"/>
      <w:bookmarkStart w:id="1138" w:name="_Toc116991969"/>
      <w:bookmarkStart w:id="1139" w:name="_Toc120125757"/>
      <w:bookmarkStart w:id="1140" w:name="_Toc120126190"/>
      <w:bookmarkStart w:id="1141" w:name="_Toc120128210"/>
      <w:bookmarkStart w:id="1142" w:name="_Toc120132454"/>
      <w:bookmarkStart w:id="1143" w:name="_Toc125579085"/>
      <w:r>
        <w:t>6.</w:t>
      </w:r>
      <w:r>
        <w:rPr>
          <w:rFonts w:hint="eastAsia"/>
          <w:lang w:eastAsia="zh-CN"/>
        </w:rPr>
        <w:t>21</w:t>
      </w:r>
      <w:r>
        <w:t>.1</w:t>
      </w:r>
      <w:r>
        <w:tab/>
        <w:t>Introduction</w:t>
      </w:r>
      <w:bookmarkEnd w:id="1137"/>
      <w:bookmarkEnd w:id="1138"/>
      <w:bookmarkEnd w:id="1139"/>
      <w:bookmarkEnd w:id="1140"/>
      <w:bookmarkEnd w:id="1141"/>
      <w:bookmarkEnd w:id="1142"/>
      <w:bookmarkEnd w:id="1143"/>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31"/>
      </w:pPr>
      <w:bookmarkStart w:id="1144" w:name="_Toc116991534"/>
      <w:bookmarkStart w:id="1145" w:name="_Toc116991970"/>
      <w:bookmarkStart w:id="1146" w:name="_Toc120125758"/>
      <w:bookmarkStart w:id="1147" w:name="_Toc120126191"/>
      <w:bookmarkStart w:id="1148" w:name="_Toc120128211"/>
      <w:bookmarkStart w:id="1149" w:name="_Toc120132455"/>
      <w:bookmarkStart w:id="1150" w:name="_Toc125579086"/>
      <w:r>
        <w:t>6.</w:t>
      </w:r>
      <w:r>
        <w:rPr>
          <w:rFonts w:hint="eastAsia"/>
          <w:lang w:eastAsia="zh-CN"/>
        </w:rPr>
        <w:t>21</w:t>
      </w:r>
      <w:r>
        <w:t>.2</w:t>
      </w:r>
      <w:r>
        <w:tab/>
        <w:t>Solution details</w:t>
      </w:r>
      <w:bookmarkEnd w:id="1144"/>
      <w:bookmarkEnd w:id="1145"/>
      <w:bookmarkEnd w:id="1146"/>
      <w:bookmarkEnd w:id="1147"/>
      <w:bookmarkEnd w:id="1148"/>
      <w:bookmarkEnd w:id="1149"/>
      <w:bookmarkEnd w:id="1150"/>
    </w:p>
    <w:p w14:paraId="0CAABC87" w14:textId="77777777" w:rsidR="000706D4" w:rsidRDefault="00D7115D" w:rsidP="000706D4">
      <w:pPr>
        <w:pStyle w:val="TF"/>
      </w:pPr>
      <w:r>
        <w:pict w14:anchorId="1125DA36">
          <v:shape id="_x0000_i1051" type="#_x0000_t75" style="width:300.1pt;height:247.7pt">
            <v:imagedata r:id="rId61"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lastRenderedPageBreak/>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31"/>
      </w:pPr>
      <w:bookmarkStart w:id="1151" w:name="_Toc116991535"/>
      <w:bookmarkStart w:id="1152" w:name="_Toc116991971"/>
      <w:bookmarkStart w:id="1153" w:name="_Toc120125759"/>
      <w:bookmarkStart w:id="1154" w:name="_Toc120126192"/>
      <w:bookmarkStart w:id="1155" w:name="_Toc120128212"/>
      <w:bookmarkStart w:id="1156" w:name="_Toc120132456"/>
      <w:bookmarkStart w:id="1157" w:name="_Toc125579087"/>
      <w:r>
        <w:t>6.</w:t>
      </w:r>
      <w:r>
        <w:rPr>
          <w:rFonts w:hint="eastAsia"/>
          <w:lang w:eastAsia="zh-CN"/>
        </w:rPr>
        <w:t>21</w:t>
      </w:r>
      <w:r>
        <w:t>.3</w:t>
      </w:r>
      <w:r>
        <w:tab/>
        <w:t>Evaluation</w:t>
      </w:r>
      <w:bookmarkEnd w:id="1151"/>
      <w:bookmarkEnd w:id="1152"/>
      <w:bookmarkEnd w:id="1153"/>
      <w:bookmarkEnd w:id="1154"/>
      <w:bookmarkEnd w:id="1155"/>
      <w:bookmarkEnd w:id="1156"/>
      <w:bookmarkEnd w:id="1157"/>
    </w:p>
    <w:p w14:paraId="61818561" w14:textId="77777777" w:rsidR="000706D4" w:rsidRPr="000658D9" w:rsidRDefault="000706D4" w:rsidP="000706D4">
      <w:pPr>
        <w:rPr>
          <w:lang w:eastAsia="zh-CN"/>
        </w:rPr>
      </w:pPr>
      <w:r>
        <w:rPr>
          <w:rFonts w:hint="eastAsia"/>
          <w:lang w:eastAsia="zh-CN"/>
        </w:rPr>
        <w:t>T</w:t>
      </w:r>
      <w:r>
        <w:rPr>
          <w:lang w:eastAsia="zh-CN"/>
        </w:rPr>
        <w:t>BD</w:t>
      </w:r>
    </w:p>
    <w:p w14:paraId="76DACD12" w14:textId="6238ECB2" w:rsidR="001B5702" w:rsidRDefault="001B5702" w:rsidP="001B5702">
      <w:pPr>
        <w:pStyle w:val="21"/>
      </w:pPr>
      <w:bookmarkStart w:id="1158" w:name="_Toc120125760"/>
      <w:bookmarkStart w:id="1159" w:name="_Toc120126193"/>
      <w:bookmarkStart w:id="1160" w:name="_Toc120128213"/>
      <w:bookmarkStart w:id="1161" w:name="_Toc120132457"/>
      <w:bookmarkStart w:id="1162" w:name="_Toc125579088"/>
      <w:bookmarkStart w:id="1163" w:name="_Toc116991536"/>
      <w:bookmarkStart w:id="1164" w:name="_Toc116991972"/>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158"/>
      <w:bookmarkEnd w:id="1159"/>
      <w:bookmarkEnd w:id="1160"/>
      <w:bookmarkEnd w:id="1161"/>
      <w:bookmarkEnd w:id="1162"/>
    </w:p>
    <w:p w14:paraId="69B8C9FD" w14:textId="6DDB9ED4" w:rsidR="00FC6165" w:rsidRDefault="00FC6165" w:rsidP="00FC6165">
      <w:pPr>
        <w:pStyle w:val="31"/>
      </w:pPr>
      <w:bookmarkStart w:id="1165" w:name="_Toc120126194"/>
      <w:bookmarkStart w:id="1166" w:name="_Toc120128214"/>
      <w:bookmarkStart w:id="1167" w:name="_Toc120132458"/>
      <w:bookmarkStart w:id="1168" w:name="_Toc125579089"/>
      <w:r>
        <w:t>6.</w:t>
      </w:r>
      <w:r>
        <w:rPr>
          <w:rFonts w:hint="eastAsia"/>
          <w:lang w:eastAsia="zh-CN"/>
        </w:rPr>
        <w:t>22</w:t>
      </w:r>
      <w:r>
        <w:t>.1</w:t>
      </w:r>
      <w:r>
        <w:tab/>
        <w:t>Introduction</w:t>
      </w:r>
      <w:bookmarkEnd w:id="1165"/>
      <w:bookmarkEnd w:id="1166"/>
      <w:bookmarkEnd w:id="1167"/>
      <w:bookmarkEnd w:id="1168"/>
    </w:p>
    <w:p w14:paraId="747D25DD" w14:textId="77777777" w:rsidR="001B5702" w:rsidRDefault="001B5702" w:rsidP="001B5702">
      <w:r w:rsidRPr="00717F84">
        <w:rPr>
          <w:rFonts w:hint="eastAsia"/>
        </w:rPr>
        <w:t>T</w:t>
      </w:r>
      <w:r w:rsidRPr="00717F84">
        <w:t xml:space="preserve">his solution </w:t>
      </w:r>
      <w:r>
        <w:t xml:space="preserve">addresses </w:t>
      </w:r>
      <w:r w:rsidRPr="00D80B2A">
        <w:t>security requirement for</w:t>
      </w:r>
      <w:r>
        <w:t xml:space="preserve"> the U2U relay and the remote UEs to negotiate a common security protection scheme in key issue #5</w:t>
      </w:r>
      <w:r w:rsidRPr="00940B16">
        <w:t>.</w:t>
      </w:r>
    </w:p>
    <w:p w14:paraId="002285FA" w14:textId="77777777" w:rsidR="001B5702" w:rsidRPr="00EA0D66" w:rsidRDefault="001B5702" w:rsidP="001B5702">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520EE5BA" w14:textId="4C1AD013" w:rsidR="00FC6165" w:rsidRPr="005F3B56" w:rsidRDefault="00FC6165" w:rsidP="00FC6165">
      <w:pPr>
        <w:pStyle w:val="31"/>
        <w:rPr>
          <w:rFonts w:eastAsia="Malgun Gothic"/>
          <w:lang w:eastAsia="ko-KR"/>
        </w:rPr>
      </w:pPr>
      <w:bookmarkStart w:id="1169" w:name="_Toc120126195"/>
      <w:bookmarkStart w:id="1170" w:name="_Toc120128215"/>
      <w:bookmarkStart w:id="1171" w:name="_Toc120132459"/>
      <w:bookmarkStart w:id="1172" w:name="_Toc125579090"/>
      <w:r w:rsidRPr="0052213E">
        <w:t>6.</w:t>
      </w:r>
      <w:r>
        <w:rPr>
          <w:rFonts w:hint="eastAsia"/>
          <w:lang w:eastAsia="zh-CN"/>
        </w:rPr>
        <w:t>22</w:t>
      </w:r>
      <w:r>
        <w:t>.2</w:t>
      </w:r>
      <w:r w:rsidRPr="00386C3D">
        <w:tab/>
        <w:t>Solution details</w:t>
      </w:r>
      <w:bookmarkEnd w:id="1169"/>
      <w:bookmarkEnd w:id="1170"/>
      <w:bookmarkEnd w:id="1171"/>
      <w:bookmarkEnd w:id="1172"/>
    </w:p>
    <w:p w14:paraId="42C3CE0E" w14:textId="77777777" w:rsidR="001B5702" w:rsidRPr="00717F84" w:rsidRDefault="00D7115D" w:rsidP="001B5702">
      <w:pPr>
        <w:jc w:val="center"/>
      </w:pPr>
      <w:r>
        <w:pict w14:anchorId="49F8F0F0">
          <v:shape id="_x0000_i1052" type="#_x0000_t75" style="width:268.4pt;height:181.45pt;mso-position-horizontal-relative:char;mso-position-vertical-relative:line">
            <v:imagedata r:id="rId62" o:title=""/>
          </v:shape>
        </w:pict>
      </w:r>
    </w:p>
    <w:p w14:paraId="6CC4D19D" w14:textId="1096167B" w:rsidR="001B5702" w:rsidRDefault="001B5702" w:rsidP="001B5702">
      <w:pPr>
        <w:pStyle w:val="TF"/>
        <w:ind w:firstLine="400"/>
      </w:pPr>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55AA6EC4" w14:textId="77777777" w:rsidR="001B5702" w:rsidRDefault="001B5702" w:rsidP="001B5702">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w:t>
      </w:r>
      <w:r w:rsidRPr="00833D15">
        <w:lastRenderedPageBreak/>
        <w:t xml:space="preserve">setup. </w:t>
      </w:r>
      <w:r>
        <w:t xml:space="preserve">Additionally, source UE, target UE and U2U relay can be provisioned with security policy for the protection scheme to be used for communication between source UE and target UE. </w:t>
      </w:r>
    </w:p>
    <w:p w14:paraId="06684347" w14:textId="77777777" w:rsidR="001B5702" w:rsidRPr="003476FC" w:rsidRDefault="001B5702" w:rsidP="001B5702">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68E9A7BF" w14:textId="77777777" w:rsidR="001B5702" w:rsidRDefault="001B5702" w:rsidP="001B5702">
      <w:pPr>
        <w:pStyle w:val="ac"/>
        <w:ind w:firstLineChars="0" w:firstLine="0"/>
        <w:rPr>
          <w:rFonts w:eastAsia="等线"/>
        </w:rPr>
      </w:pPr>
      <w:r>
        <w:rPr>
          <w:rFonts w:eastAsia="等线"/>
        </w:rPr>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This indication may also be implicit for example if the Direct Communication Request is followed by a Direct Authorization and Key procedure would mean that the PC5 link setup includes security establishment, and that hop-by-hop security is intended. Depending on whether security establishment is done, both source UE and U2U relay are aware of the security protection to be used.  </w:t>
      </w:r>
    </w:p>
    <w:p w14:paraId="66D549FD" w14:textId="77777777" w:rsidR="001B5702" w:rsidRPr="00717F84" w:rsidRDefault="001B5702" w:rsidP="001B5702">
      <w:pPr>
        <w:pStyle w:val="EditorsNote"/>
      </w:pPr>
      <w:r>
        <w:t>Editor’s Note: Who determines the common security protection scheme is FFS.</w:t>
      </w:r>
    </w:p>
    <w:p w14:paraId="1F845590" w14:textId="77777777" w:rsidR="001B5702" w:rsidRPr="00717F84" w:rsidRDefault="001B5702" w:rsidP="001B5702">
      <w:pPr>
        <w:pStyle w:val="ac"/>
        <w:ind w:firstLineChars="0" w:firstLine="0"/>
        <w:jc w:val="left"/>
        <w:rPr>
          <w:rFonts w:eastAsia="等线"/>
          <w:lang w:val="en-IN"/>
        </w:rPr>
      </w:pPr>
      <w:r w:rsidRPr="00717F84">
        <w:rPr>
          <w:rFonts w:eastAsia="等线"/>
          <w:lang w:val="en-IN"/>
        </w:rPr>
        <w:t>1</w:t>
      </w:r>
      <w:r>
        <w:rPr>
          <w:rFonts w:eastAsia="等线"/>
          <w:lang w:val="en-IN"/>
        </w:rPr>
        <w:t>b.</w:t>
      </w:r>
      <w:r w:rsidRPr="00717F84">
        <w:rPr>
          <w:rFonts w:eastAsia="等线"/>
          <w:lang w:val="en-IN"/>
        </w:rPr>
        <w:t xml:space="preserve"> </w:t>
      </w:r>
      <w:r>
        <w:rPr>
          <w:rFonts w:eastAsia="等线"/>
          <w:lang w:val="en-IN"/>
        </w:rPr>
        <w:t xml:space="preserve">  </w:t>
      </w:r>
      <w:r>
        <w:rPr>
          <w:rFonts w:eastAsia="等线"/>
        </w:rPr>
        <w:t>During PC5 link setup procedure between target UE and U2U relay, based on security policy of either the target UE or U2U relay, the PC5 link setup may include security establishment between the target UE and U2U relay. The PC5 link establishment procedure may need to be enhanced to indicate that which security is to be applied. This indication may also be implicit for example if the Direct Communication Request is not followed by a Direct Authorization and Key procedure would mean that the PC5 link setup does not include security establishment, and that end-to-end security is intended. Depending on whether security establishment is done, both target UE and U2U relay are aware of the security protection to be used.</w:t>
      </w:r>
    </w:p>
    <w:p w14:paraId="32D3494F" w14:textId="77777777" w:rsidR="001B5702" w:rsidRPr="00717F84" w:rsidRDefault="001B5702" w:rsidP="001B5702">
      <w:pPr>
        <w:pStyle w:val="ac"/>
        <w:ind w:firstLineChars="0" w:firstLine="0"/>
        <w:jc w:val="left"/>
        <w:rPr>
          <w:rFonts w:eastAsia="等线"/>
          <w:lang w:val="en-IN"/>
        </w:rPr>
      </w:pPr>
      <w:r>
        <w:t>2</w:t>
      </w:r>
      <w:r w:rsidRPr="00A770A7">
        <w:t>a</w:t>
      </w:r>
      <w:r>
        <w:t xml:space="preserve">.   </w:t>
      </w:r>
      <w:r>
        <w:rPr>
          <w:rFonts w:eastAsia="等线"/>
          <w:lang w:val="en-IN"/>
        </w:rPr>
        <w:t>If Steps 1a and 1b contain security establishment during PC5 link setup, source UE, target UE and U2U relay are aware PC5 security has been activated, and that end-to-end security is not needed. End-to-end link is established between source UE and target UE via U2U relay. Step 2b is skipped.</w:t>
      </w:r>
    </w:p>
    <w:p w14:paraId="6EB026ED" w14:textId="77777777" w:rsidR="001B5702" w:rsidRDefault="001B5702" w:rsidP="001B5702">
      <w:pPr>
        <w:pStyle w:val="ac"/>
        <w:ind w:firstLineChars="0" w:firstLine="0"/>
        <w:jc w:val="left"/>
        <w:rPr>
          <w:rFonts w:eastAsia="等线"/>
          <w:color w:val="000000"/>
          <w:kern w:val="0"/>
          <w:szCs w:val="20"/>
        </w:rPr>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717F84">
        <w:rPr>
          <w:rFonts w:eastAsia="等线"/>
          <w:lang w:val="en-IN"/>
        </w:rPr>
        <w:t>nd-to-end s</w:t>
      </w:r>
      <w:r>
        <w:rPr>
          <w:rFonts w:eastAsia="等线"/>
          <w:lang w:val="en-IN"/>
        </w:rPr>
        <w:t>ecurity establishment proceeds between</w:t>
      </w:r>
      <w:r w:rsidRPr="00717F84">
        <w:rPr>
          <w:rFonts w:eastAsia="等线"/>
          <w:lang w:val="en-IN"/>
        </w:rPr>
        <w:t xml:space="preserve"> </w:t>
      </w:r>
      <w:r>
        <w:rPr>
          <w:rFonts w:eastAsia="等线"/>
          <w:lang w:val="en-IN"/>
        </w:rPr>
        <w:t>source UE</w:t>
      </w:r>
      <w:r w:rsidRPr="00717F84">
        <w:rPr>
          <w:rFonts w:eastAsia="等线"/>
          <w:lang w:val="en-IN"/>
        </w:rPr>
        <w:t xml:space="preserve"> and </w:t>
      </w:r>
      <w:r>
        <w:rPr>
          <w:rFonts w:eastAsia="等线"/>
          <w:lang w:val="en-IN"/>
        </w:rPr>
        <w:t>target UE</w:t>
      </w:r>
      <w:r w:rsidRPr="00717F84">
        <w:rPr>
          <w:rFonts w:eastAsia="等线"/>
          <w:color w:val="000000"/>
          <w:kern w:val="0"/>
          <w:szCs w:val="20"/>
        </w:rPr>
        <w:t>.</w:t>
      </w:r>
    </w:p>
    <w:p w14:paraId="76D23A05" w14:textId="77777777" w:rsidR="001B5702" w:rsidRPr="00717F84" w:rsidRDefault="001B5702" w:rsidP="001B5702">
      <w:pPr>
        <w:pStyle w:val="ac"/>
        <w:ind w:firstLineChars="0" w:firstLine="0"/>
        <w:jc w:val="left"/>
        <w:rPr>
          <w:rFonts w:eastAsia="等线"/>
          <w:color w:val="000000"/>
          <w:kern w:val="0"/>
          <w:szCs w:val="20"/>
        </w:rPr>
      </w:pPr>
      <w:r>
        <w:rPr>
          <w:rFonts w:eastAsia="等线"/>
          <w:color w:val="000000"/>
          <w:kern w:val="0"/>
          <w:szCs w:val="20"/>
        </w:rPr>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31"/>
      </w:pPr>
      <w:bookmarkStart w:id="1173" w:name="_Toc120126196"/>
      <w:bookmarkStart w:id="1174" w:name="_Toc120128216"/>
      <w:bookmarkStart w:id="1175" w:name="_Toc120132460"/>
      <w:bookmarkStart w:id="1176" w:name="_Toc125579091"/>
      <w:r>
        <w:t>6.</w:t>
      </w:r>
      <w:r>
        <w:rPr>
          <w:rFonts w:hint="eastAsia"/>
          <w:lang w:eastAsia="zh-CN"/>
        </w:rPr>
        <w:t>22</w:t>
      </w:r>
      <w:r>
        <w:t>.3</w:t>
      </w:r>
      <w:r>
        <w:tab/>
        <w:t>Evaluation</w:t>
      </w:r>
      <w:bookmarkEnd w:id="1173"/>
      <w:bookmarkEnd w:id="1174"/>
      <w:bookmarkEnd w:id="1175"/>
      <w:bookmarkEnd w:id="1176"/>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031E3672" w14:textId="04E37069" w:rsidR="00C633E8" w:rsidRDefault="00C633E8" w:rsidP="00C633E8">
      <w:pPr>
        <w:pStyle w:val="21"/>
      </w:pPr>
      <w:bookmarkStart w:id="1177" w:name="_Toc120125761"/>
      <w:bookmarkStart w:id="1178" w:name="_Toc120126197"/>
      <w:bookmarkStart w:id="1179" w:name="_Toc120128217"/>
      <w:bookmarkStart w:id="1180" w:name="_Toc120132461"/>
      <w:bookmarkStart w:id="1181" w:name="_Toc125579092"/>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177"/>
      <w:bookmarkEnd w:id="1178"/>
      <w:bookmarkEnd w:id="1179"/>
      <w:bookmarkEnd w:id="1180"/>
      <w:bookmarkEnd w:id="1181"/>
    </w:p>
    <w:p w14:paraId="391B7294" w14:textId="24089087" w:rsidR="00C633E8" w:rsidRDefault="00C633E8" w:rsidP="00C633E8">
      <w:pPr>
        <w:pStyle w:val="31"/>
      </w:pPr>
      <w:bookmarkStart w:id="1182" w:name="_Toc120125762"/>
      <w:bookmarkStart w:id="1183" w:name="_Toc120126198"/>
      <w:bookmarkStart w:id="1184" w:name="_Toc120128218"/>
      <w:bookmarkStart w:id="1185" w:name="_Toc120132462"/>
      <w:bookmarkStart w:id="1186" w:name="_Toc125579093"/>
      <w:bookmarkStart w:id="1187" w:name="_Toc41060443"/>
      <w:r>
        <w:t>6.</w:t>
      </w:r>
      <w:r>
        <w:rPr>
          <w:rFonts w:hint="eastAsia"/>
          <w:lang w:eastAsia="zh-CN"/>
        </w:rPr>
        <w:t>23</w:t>
      </w:r>
      <w:r>
        <w:t>.1</w:t>
      </w:r>
      <w:r>
        <w:tab/>
        <w:t>Introduction</w:t>
      </w:r>
      <w:bookmarkEnd w:id="1182"/>
      <w:bookmarkEnd w:id="1183"/>
      <w:bookmarkEnd w:id="1184"/>
      <w:bookmarkEnd w:id="1185"/>
      <w:bookmarkEnd w:id="1186"/>
    </w:p>
    <w:p w14:paraId="6D077653" w14:textId="77777777" w:rsidR="00C633E8" w:rsidRDefault="00C633E8" w:rsidP="00C633E8">
      <w:r>
        <w:t>This solution addresses the Key Issue #1.</w:t>
      </w:r>
    </w:p>
    <w:p w14:paraId="525347D6" w14:textId="77777777" w:rsidR="00C633E8" w:rsidRDefault="00C633E8" w:rsidP="00C633E8">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FF7B5FB" w14:textId="77777777" w:rsidR="00C633E8" w:rsidRDefault="00C633E8" w:rsidP="00C633E8">
      <w:pPr>
        <w:rPr>
          <w:iCs/>
        </w:rPr>
      </w:pPr>
      <w:r>
        <w:rPr>
          <w:iCs/>
        </w:rPr>
        <w:lastRenderedPageBreak/>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p>
    <w:p w14:paraId="765202CB" w14:textId="5C9CA2AD" w:rsidR="00AB599F" w:rsidRPr="005F3B56" w:rsidRDefault="00AB599F" w:rsidP="00AB599F">
      <w:pPr>
        <w:pStyle w:val="31"/>
        <w:rPr>
          <w:rFonts w:eastAsia="Malgun Gothic"/>
          <w:lang w:eastAsia="ko-KR"/>
        </w:rPr>
      </w:pPr>
      <w:bookmarkStart w:id="1188" w:name="_Toc125579094"/>
      <w:bookmarkStart w:id="1189" w:name="_Toc120125763"/>
      <w:bookmarkStart w:id="1190" w:name="_Toc120126199"/>
      <w:bookmarkStart w:id="1191" w:name="_Toc120128219"/>
      <w:bookmarkStart w:id="1192" w:name="_Toc120132463"/>
      <w:bookmarkStart w:id="1193" w:name="_Toc120125764"/>
      <w:bookmarkStart w:id="1194" w:name="_Toc120126200"/>
      <w:bookmarkStart w:id="1195" w:name="_Toc120128220"/>
      <w:bookmarkStart w:id="1196" w:name="_Toc120132464"/>
      <w:bookmarkEnd w:id="1187"/>
      <w:r w:rsidRPr="0052213E">
        <w:t>6.</w:t>
      </w:r>
      <w:r>
        <w:rPr>
          <w:rFonts w:hint="eastAsia"/>
          <w:lang w:eastAsia="zh-CN"/>
        </w:rPr>
        <w:t>23</w:t>
      </w:r>
      <w:r>
        <w:t>.2</w:t>
      </w:r>
      <w:r w:rsidRPr="00386C3D">
        <w:tab/>
        <w:t>Solution details</w:t>
      </w:r>
      <w:bookmarkEnd w:id="1188"/>
    </w:p>
    <w:p w14:paraId="0B69ADEB" w14:textId="68F38F37" w:rsidR="003F5FF3" w:rsidRDefault="003F5FF3" w:rsidP="003F5FF3">
      <w:pPr>
        <w:jc w:val="center"/>
      </w:pPr>
      <w:bookmarkStart w:id="1197" w:name="_Hlk115251332"/>
      <w:bookmarkEnd w:id="1189"/>
      <w:bookmarkEnd w:id="1190"/>
      <w:bookmarkEnd w:id="1191"/>
      <w:bookmarkEnd w:id="1192"/>
    </w:p>
    <w:p w14:paraId="7041BCF3" w14:textId="77777777" w:rsidR="003F5FF3" w:rsidRPr="00C0007C" w:rsidRDefault="003F5FF3" w:rsidP="003F5FF3">
      <w:pPr>
        <w:jc w:val="center"/>
      </w:pPr>
      <w:r w:rsidRPr="00C0007C">
        <w:object w:dxaOrig="9709" w:dyaOrig="4606" w14:anchorId="5712185C">
          <v:shape id="_x0000_i1053" type="#_x0000_t75" style="width:356.55pt;height:167.6pt" o:ole="">
            <v:imagedata r:id="rId63" o:title=""/>
          </v:shape>
          <o:OLEObject Type="Embed" ProgID="Visio.Drawing.11" ShapeID="_x0000_i1053" DrawAspect="Content" ObjectID="_1736192115" r:id="rId64"/>
        </w:object>
      </w:r>
    </w:p>
    <w:p w14:paraId="24FAB967" w14:textId="77777777" w:rsidR="003F5FF3" w:rsidRPr="00C0007C" w:rsidRDefault="003F5FF3" w:rsidP="003F5FF3">
      <w:pPr>
        <w:keepLines/>
        <w:spacing w:after="240"/>
        <w:jc w:val="center"/>
        <w:rPr>
          <w:rFonts w:ascii="Arial" w:hAnsi="Arial"/>
          <w:b/>
        </w:rPr>
      </w:pPr>
      <w:r w:rsidRPr="00C0007C">
        <w:rPr>
          <w:rFonts w:ascii="Arial" w:hAnsi="Arial"/>
          <w:b/>
        </w:rPr>
        <w:t>Figure 6.</w:t>
      </w:r>
      <w:r w:rsidRPr="00C0007C">
        <w:rPr>
          <w:rFonts w:ascii="Arial" w:hAnsi="Arial" w:hint="eastAsia"/>
          <w:b/>
          <w:lang w:eastAsia="zh-CN"/>
        </w:rPr>
        <w:t>23</w:t>
      </w:r>
      <w:r w:rsidRPr="00C0007C">
        <w:rPr>
          <w:rFonts w:ascii="Arial" w:hAnsi="Arial"/>
          <w:b/>
        </w:rPr>
        <w:t>.2-1: Model A discovery</w:t>
      </w:r>
    </w:p>
    <w:p w14:paraId="41A77950" w14:textId="77777777" w:rsidR="003F5FF3" w:rsidRPr="00C0007C" w:rsidRDefault="003F5FF3" w:rsidP="003F5FF3">
      <w:pPr>
        <w:ind w:left="568" w:hanging="284"/>
      </w:pPr>
      <w:bookmarkStart w:id="1198" w:name="_Hlk118331413"/>
      <w:bookmarkEnd w:id="1197"/>
      <w:r w:rsidRPr="00C0007C">
        <w:t>0. This solution consists of two protection mechanisms using two sets of security materials: one for the direct discovery set(s) protection and the other one for the Announcement message protection.</w:t>
      </w:r>
      <w:bookmarkEnd w:id="1198"/>
    </w:p>
    <w:p w14:paraId="50E5C42F" w14:textId="77777777" w:rsidR="003F5FF3" w:rsidRDefault="003F5FF3" w:rsidP="003F5FF3">
      <w:pPr>
        <w:keepLines/>
        <w:ind w:left="1135" w:hanging="851"/>
        <w:rPr>
          <w:color w:val="FF0000"/>
        </w:rPr>
      </w:pPr>
      <w:r w:rsidRPr="00C0007C">
        <w:rPr>
          <w:color w:val="FF0000"/>
        </w:rPr>
        <w:t>Editor’s Note: The need of two sets of security parameters is FFS.</w:t>
      </w:r>
    </w:p>
    <w:p w14:paraId="19A41BEA" w14:textId="77777777" w:rsidR="003F5FF3" w:rsidRPr="00C0007C" w:rsidRDefault="003F5FF3" w:rsidP="003F5FF3">
      <w:pPr>
        <w:keepLines/>
        <w:ind w:left="1135" w:hanging="851"/>
        <w:rPr>
          <w:color w:val="FF0000"/>
        </w:rPr>
      </w:pPr>
      <w:r w:rsidRPr="00C0007C">
        <w:rPr>
          <w:color w:val="FF0000"/>
        </w:rPr>
        <w:t>Editor’s Note: It's FFS whether ProSe services requiring different security materials share the same RSC.</w:t>
      </w:r>
    </w:p>
    <w:p w14:paraId="47CF9582" w14:textId="77777777" w:rsidR="003F5FF3" w:rsidRPr="00C0007C" w:rsidRDefault="003F5FF3" w:rsidP="003F5FF3">
      <w:pPr>
        <w:ind w:left="568" w:hanging="284"/>
      </w:pPr>
      <w:r w:rsidRPr="00C0007C">
        <w:t>1. Direct discovery set(s) protection by the target UE:</w:t>
      </w:r>
    </w:p>
    <w:p w14:paraId="01A76A3B" w14:textId="77777777" w:rsidR="003F5FF3" w:rsidRPr="00C0007C" w:rsidRDefault="003F5FF3" w:rsidP="003F5FF3">
      <w:pPr>
        <w:ind w:left="284"/>
        <w:contextualSpacing/>
      </w:pPr>
      <w:r w:rsidRPr="00C0007C">
        <w:t>The source UE and target UEs are provisioned with the ProSe restricted code and the discovery security materials associated with the ProSe restricted code</w:t>
      </w:r>
      <w:r>
        <w:t xml:space="preserve"> as specified in clause 6.1.3.2.2 of TS 33.503 [6]</w:t>
      </w:r>
      <w:r w:rsidRPr="00C0007C">
        <w:t xml:space="preserve">. </w:t>
      </w:r>
    </w:p>
    <w:p w14:paraId="0EA31049" w14:textId="77777777" w:rsidR="003F5FF3" w:rsidRPr="00C0007C" w:rsidRDefault="003F5FF3" w:rsidP="003F5FF3">
      <w:pPr>
        <w:ind w:left="284"/>
        <w:contextualSpacing/>
      </w:pPr>
      <w:r w:rsidRPr="00C0007C">
        <w:t>The target UE protects the direct discovery set(s) using the discovery security materials associated with the ProSe restricted code.</w:t>
      </w:r>
    </w:p>
    <w:p w14:paraId="20B47280" w14:textId="77777777" w:rsidR="003F5FF3" w:rsidRPr="00C0007C" w:rsidRDefault="003F5FF3" w:rsidP="003F5FF3">
      <w:pPr>
        <w:ind w:left="284"/>
        <w:contextualSpacing/>
      </w:pPr>
      <w:r w:rsidRPr="00C0007C">
        <w:t>The target UE provides the protected direct discovery set(s) to the U2U Relay.</w:t>
      </w:r>
    </w:p>
    <w:p w14:paraId="45995D66" w14:textId="77777777" w:rsidR="003F5FF3" w:rsidRPr="00C0007C" w:rsidRDefault="003F5FF3" w:rsidP="003F5FF3">
      <w:pPr>
        <w:keepLines/>
        <w:ind w:left="1135" w:hanging="851"/>
        <w:rPr>
          <w:color w:val="FF0000"/>
        </w:rPr>
      </w:pPr>
      <w:r w:rsidRPr="00C0007C">
        <w:rPr>
          <w:color w:val="FF0000"/>
        </w:rPr>
        <w:t>Editor’s Note: how the target UE provides the protected direct discovery set(s) to the U2U Relay needs to be aligned with the U2U relay Model A discovery procedure defined by SA2.</w:t>
      </w:r>
    </w:p>
    <w:p w14:paraId="27A0D96D" w14:textId="77777777" w:rsidR="003F5FF3" w:rsidRPr="00C0007C" w:rsidRDefault="003F5FF3" w:rsidP="003F5FF3">
      <w:pPr>
        <w:keepLines/>
        <w:ind w:left="1135" w:hanging="851"/>
        <w:rPr>
          <w:color w:val="FF0000"/>
        </w:rPr>
      </w:pPr>
      <w:r w:rsidRPr="00C0007C">
        <w:rPr>
          <w:color w:val="FF0000"/>
        </w:rPr>
        <w:t>Editor’s Note: The need of two different discovery codes (ProSe restricted code and RSC) is FFS.</w:t>
      </w:r>
    </w:p>
    <w:p w14:paraId="60C1F1C7" w14:textId="77777777" w:rsidR="003F5FF3" w:rsidRPr="00C0007C" w:rsidRDefault="003F5FF3" w:rsidP="003F5FF3">
      <w:pPr>
        <w:keepLines/>
        <w:ind w:left="1135" w:hanging="851"/>
      </w:pPr>
      <w:r w:rsidRPr="00C0007C">
        <w:t>NOTE: the protection mechanisms specified in clause 6.1.3.2.3 of TS 33.503 [6] are reused for the direct discovery set and U2U discovery set protection. The details of how the protection mechanisms in clause 6.1.3.2.3 of TS 33.503 [6]</w:t>
      </w:r>
      <w:r w:rsidRPr="00C0007C">
        <w:rPr>
          <w:rFonts w:hint="eastAsia"/>
          <w:lang w:eastAsia="zh-CN"/>
        </w:rPr>
        <w:t xml:space="preserve"> </w:t>
      </w:r>
      <w:r w:rsidRPr="00C0007C">
        <w:t>is applied to the U2U discovery message protection will be specified during the normative work.</w:t>
      </w:r>
    </w:p>
    <w:p w14:paraId="0B654E91" w14:textId="77777777" w:rsidR="003F5FF3" w:rsidRPr="00C0007C" w:rsidRDefault="003F5FF3" w:rsidP="003F5FF3">
      <w:pPr>
        <w:ind w:left="568" w:hanging="284"/>
      </w:pPr>
      <w:r w:rsidRPr="00C0007C">
        <w:t>2. Announcement message protection by U2U Relay:</w:t>
      </w:r>
    </w:p>
    <w:p w14:paraId="4883BA09" w14:textId="77777777" w:rsidR="003F5FF3" w:rsidRPr="00C0007C" w:rsidRDefault="003F5FF3" w:rsidP="003F5FF3">
      <w:pPr>
        <w:ind w:left="284"/>
      </w:pPr>
      <w:r w:rsidRPr="00C0007C">
        <w:t xml:space="preserve">The U2U Relay and source UE are provisioned with the RSC for a U2U relay service and the discovery security materials associated with the RSC as specified in clause 6.1.3.2.2 of TS 33.503 [6]. </w:t>
      </w:r>
    </w:p>
    <w:p w14:paraId="0084CF4E" w14:textId="77777777" w:rsidR="003F5FF3" w:rsidRPr="00C0007C" w:rsidRDefault="003F5FF3" w:rsidP="003F5FF3">
      <w:pPr>
        <w:ind w:left="284"/>
      </w:pPr>
      <w:r w:rsidRPr="00C0007C">
        <w:t>The U2U Relay protects an Announcement message using the provisioned discovery security materials associated with the RSC as specified in clause 6.1.3.2.3 of TS 33.503 [6]. The Announcement message contains the direct discovery set(s) provided by the target UEs.</w:t>
      </w:r>
    </w:p>
    <w:p w14:paraId="02118342" w14:textId="77777777" w:rsidR="003F5FF3" w:rsidRPr="00C0007C" w:rsidRDefault="003F5FF3" w:rsidP="003F5FF3">
      <w:pPr>
        <w:ind w:left="284"/>
      </w:pPr>
      <w:r w:rsidRPr="00C0007C">
        <w:t>The source UE decrypts and/or verifies the received Announcement message using the discovery security materials associated with the RSC. The source UE extracts the direct discovery set(s) from the Announcement message and decrypts and/or verifies the direct discovery set(s) using the discovery security materials associated with the ProSe restricted code.</w:t>
      </w:r>
    </w:p>
    <w:p w14:paraId="02AA0CB8" w14:textId="70B1C80E" w:rsidR="00C633E8" w:rsidRPr="00386C3D" w:rsidRDefault="00C633E8" w:rsidP="00C633E8">
      <w:pPr>
        <w:pStyle w:val="31"/>
      </w:pPr>
      <w:bookmarkStart w:id="1199" w:name="_Toc125579095"/>
      <w:r w:rsidRPr="0052213E">
        <w:lastRenderedPageBreak/>
        <w:t>6.</w:t>
      </w:r>
      <w:r>
        <w:rPr>
          <w:rFonts w:hint="eastAsia"/>
          <w:lang w:eastAsia="zh-CN"/>
        </w:rPr>
        <w:t>23</w:t>
      </w:r>
      <w:r w:rsidRPr="00386C3D">
        <w:t>.3</w:t>
      </w:r>
      <w:r w:rsidRPr="00386C3D">
        <w:tab/>
        <w:t>Evaluation</w:t>
      </w:r>
      <w:bookmarkEnd w:id="1193"/>
      <w:bookmarkEnd w:id="1194"/>
      <w:bookmarkEnd w:id="1195"/>
      <w:bookmarkEnd w:id="1196"/>
      <w:bookmarkEnd w:id="1199"/>
    </w:p>
    <w:p w14:paraId="50B6979B" w14:textId="77777777" w:rsidR="00C633E8" w:rsidRDefault="00C633E8" w:rsidP="00C633E8">
      <w:bookmarkStart w:id="1200" w:name="_Hlk118332906"/>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1200"/>
    </w:p>
    <w:p w14:paraId="7B467FBC" w14:textId="408D44C7" w:rsidR="009617A7" w:rsidRDefault="009617A7" w:rsidP="009617A7">
      <w:r w:rsidRPr="009617A7">
        <w:t>This solution proposes to use two sets of discovery security materials. One is used to protect direct discovery set. The other one is used to protect a U2U relay discovery message.</w:t>
      </w:r>
    </w:p>
    <w:p w14:paraId="07E2E7F6" w14:textId="77777777" w:rsidR="00C633E8" w:rsidRDefault="00C633E8" w:rsidP="00C633E8">
      <w:pPr>
        <w:pStyle w:val="EditorsNote"/>
      </w:pPr>
      <w:r>
        <w:t xml:space="preserve">Editor’s Note: </w:t>
      </w:r>
      <w:r w:rsidRPr="00A60F45">
        <w:t>Further evaluation is FFS.</w:t>
      </w:r>
    </w:p>
    <w:p w14:paraId="6E793F8C" w14:textId="747D7EDD" w:rsidR="00F361DD" w:rsidRDefault="00F361DD" w:rsidP="00F361DD">
      <w:pPr>
        <w:pStyle w:val="21"/>
      </w:pPr>
      <w:bookmarkStart w:id="1201" w:name="_Toc120125765"/>
      <w:bookmarkStart w:id="1202" w:name="_Toc120126201"/>
      <w:bookmarkStart w:id="1203" w:name="_Toc120128221"/>
      <w:bookmarkStart w:id="1204" w:name="_Toc120132465"/>
      <w:bookmarkStart w:id="1205" w:name="_Toc125579096"/>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201"/>
      <w:bookmarkEnd w:id="1202"/>
      <w:bookmarkEnd w:id="1203"/>
      <w:bookmarkEnd w:id="1204"/>
      <w:bookmarkEnd w:id="1205"/>
    </w:p>
    <w:p w14:paraId="3C87C962" w14:textId="6BE8BAED" w:rsidR="00F361DD" w:rsidRDefault="00F361DD" w:rsidP="00F361DD">
      <w:pPr>
        <w:pStyle w:val="31"/>
      </w:pPr>
      <w:bookmarkStart w:id="1206" w:name="_Toc120125766"/>
      <w:bookmarkStart w:id="1207" w:name="_Toc120126202"/>
      <w:bookmarkStart w:id="1208" w:name="_Toc120128222"/>
      <w:bookmarkStart w:id="1209" w:name="_Toc120132466"/>
      <w:bookmarkStart w:id="1210" w:name="_Toc125579097"/>
      <w:r>
        <w:t>6.</w:t>
      </w:r>
      <w:r>
        <w:rPr>
          <w:rFonts w:hint="eastAsia"/>
          <w:lang w:eastAsia="zh-CN"/>
        </w:rPr>
        <w:t>24</w:t>
      </w:r>
      <w:r>
        <w:t>.1</w:t>
      </w:r>
      <w:r>
        <w:tab/>
        <w:t>Introduction</w:t>
      </w:r>
      <w:bookmarkEnd w:id="1206"/>
      <w:bookmarkEnd w:id="1207"/>
      <w:bookmarkEnd w:id="1208"/>
      <w:bookmarkEnd w:id="1209"/>
      <w:bookmarkEnd w:id="1210"/>
    </w:p>
    <w:p w14:paraId="40458141" w14:textId="77777777" w:rsidR="00F361DD" w:rsidRDefault="00F361DD" w:rsidP="00F361DD">
      <w:r>
        <w:t>This solution addresses the Key Issue #1.</w:t>
      </w:r>
    </w:p>
    <w:p w14:paraId="457C6D7C" w14:textId="77777777" w:rsidR="00F361DD" w:rsidRDefault="00F361DD" w:rsidP="00F361DD">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18103D7" w14:textId="77777777" w:rsidR="00F361DD" w:rsidRDefault="00F361DD" w:rsidP="00F361DD">
      <w:pPr>
        <w:rPr>
          <w:iCs/>
        </w:rPr>
      </w:pPr>
      <w:r>
        <w:rPr>
          <w:iCs/>
        </w:rPr>
        <w:t>To prevent such security threats, this solution proposes a U2U discovery security mechanism that protects the discovery messages using two sets of security materials. The discovery messages and the direct discovery set(s) are protected using the respective set of security materials.</w:t>
      </w:r>
    </w:p>
    <w:p w14:paraId="6BF3ECDE" w14:textId="77777777" w:rsidR="003F5FF3" w:rsidRDefault="003F5FF3" w:rsidP="003F5FF3">
      <w:pPr>
        <w:pStyle w:val="31"/>
      </w:pPr>
      <w:bookmarkStart w:id="1211" w:name="_Toc120125767"/>
      <w:bookmarkStart w:id="1212" w:name="_Toc120126203"/>
      <w:bookmarkStart w:id="1213" w:name="_Toc120128223"/>
      <w:bookmarkStart w:id="1214" w:name="_Toc120132467"/>
      <w:bookmarkStart w:id="1215" w:name="_Toc125579098"/>
      <w:bookmarkStart w:id="1216" w:name="_Toc120125768"/>
      <w:bookmarkStart w:id="1217" w:name="_Toc120126204"/>
      <w:bookmarkStart w:id="1218" w:name="_Toc120128224"/>
      <w:bookmarkStart w:id="1219" w:name="_Toc120132468"/>
      <w:r w:rsidRPr="0052213E">
        <w:t>6.</w:t>
      </w:r>
      <w:r>
        <w:rPr>
          <w:rFonts w:hint="eastAsia"/>
          <w:lang w:eastAsia="zh-CN"/>
        </w:rPr>
        <w:t>24</w:t>
      </w:r>
      <w:r>
        <w:t>.2</w:t>
      </w:r>
      <w:r w:rsidRPr="00386C3D">
        <w:tab/>
        <w:t>Solution details</w:t>
      </w:r>
      <w:bookmarkEnd w:id="1211"/>
      <w:bookmarkEnd w:id="1212"/>
      <w:bookmarkEnd w:id="1213"/>
      <w:bookmarkEnd w:id="1214"/>
      <w:bookmarkEnd w:id="1215"/>
    </w:p>
    <w:p w14:paraId="07D2DFF6" w14:textId="62CA3228" w:rsidR="003F5FF3" w:rsidRDefault="003F5FF3" w:rsidP="003F5FF3">
      <w:pPr>
        <w:jc w:val="center"/>
      </w:pPr>
    </w:p>
    <w:p w14:paraId="3FE695A4" w14:textId="77777777" w:rsidR="003F5FF3" w:rsidRDefault="003F5FF3" w:rsidP="003F5FF3">
      <w:pPr>
        <w:jc w:val="center"/>
      </w:pPr>
      <w:r w:rsidRPr="003B4EA7">
        <w:object w:dxaOrig="9638" w:dyaOrig="5315" w14:anchorId="668A8A99">
          <v:shape id="_x0000_i1054" type="#_x0000_t75" style="width:354.25pt;height:193.55pt" o:ole="">
            <v:imagedata r:id="rId65" o:title=""/>
          </v:shape>
          <o:OLEObject Type="Embed" ProgID="Visio.Drawing.11" ShapeID="_x0000_i1054" DrawAspect="Content" ObjectID="_1736192116" r:id="rId66"/>
        </w:object>
      </w:r>
    </w:p>
    <w:p w14:paraId="0C07940A" w14:textId="77777777" w:rsidR="003F5FF3" w:rsidRDefault="003F5FF3" w:rsidP="003F5FF3">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19C706D9" w14:textId="77777777" w:rsidR="003F5FF3" w:rsidRDefault="003F5FF3" w:rsidP="003F5FF3">
      <w:pPr>
        <w:rPr>
          <w:iCs/>
        </w:rPr>
      </w:pPr>
      <w:r>
        <w:rPr>
          <w:iCs/>
        </w:rPr>
        <w:t>This solution consists of two protection mechanisms using two sets of security materials: one for the Solicitation and Response message protection and the other one for the direct discovery set(s) protection.</w:t>
      </w:r>
    </w:p>
    <w:p w14:paraId="035E63B0" w14:textId="77777777" w:rsidR="003F5FF3" w:rsidRDefault="003F5FF3" w:rsidP="003F5FF3">
      <w:pPr>
        <w:pStyle w:val="EditorsNote"/>
      </w:pPr>
      <w:r>
        <w:lastRenderedPageBreak/>
        <w:t>Editor’s Note: The need of two sets of security parameters is FFS.</w:t>
      </w:r>
    </w:p>
    <w:p w14:paraId="57231AE5" w14:textId="77777777" w:rsidR="003F5FF3" w:rsidRPr="00B43C6C" w:rsidRDefault="003F5FF3" w:rsidP="003F5FF3">
      <w:pPr>
        <w:pStyle w:val="EditorsNote"/>
      </w:pPr>
      <w:r w:rsidRPr="00B43C6C">
        <w:t>E</w:t>
      </w:r>
      <w:r>
        <w:t xml:space="preserve">ditor’s </w:t>
      </w:r>
      <w:r w:rsidRPr="00B43C6C">
        <w:t>N</w:t>
      </w:r>
      <w:r>
        <w:t>ote</w:t>
      </w:r>
      <w:r w:rsidRPr="00B43C6C">
        <w:t>: It's FFS whether ProSe services requiring different security materials share the same RSC.</w:t>
      </w:r>
    </w:p>
    <w:p w14:paraId="78CBB9BA" w14:textId="77777777" w:rsidR="003F5FF3" w:rsidRDefault="003F5FF3" w:rsidP="003F5FF3">
      <w:pPr>
        <w:rPr>
          <w:iCs/>
        </w:rPr>
      </w:pPr>
      <w:r>
        <w:rPr>
          <w:iCs/>
        </w:rPr>
        <w:t>The security procedure is described as follows:</w:t>
      </w:r>
    </w:p>
    <w:p w14:paraId="3AA0FC0C" w14:textId="77777777" w:rsidR="003F5FF3" w:rsidRDefault="003F5FF3" w:rsidP="003F5FF3">
      <w:pPr>
        <w:pStyle w:val="NO"/>
      </w:pPr>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4CF22C5B" w14:textId="01F30812" w:rsidR="003F5FF3" w:rsidRPr="00010D4C" w:rsidRDefault="003F5FF3" w:rsidP="003F5FF3">
      <w:pPr>
        <w:pStyle w:val="B1"/>
      </w:pPr>
      <w:r w:rsidRPr="00010D4C">
        <w:t>0.</w:t>
      </w:r>
      <w:r w:rsidRPr="00010D4C">
        <w:tab/>
        <w:t xml:space="preserve">The source UE, target UE, and U2U </w:t>
      </w:r>
      <w:r>
        <w:t>R</w:t>
      </w:r>
      <w:r w:rsidRPr="00010D4C">
        <w:t>elay are provisioned with the following discovery security materials based on the procedure specified in clause 6.1.3.2.2 of TS 33.503 [6].</w:t>
      </w:r>
    </w:p>
    <w:p w14:paraId="019C6A4A" w14:textId="77777777" w:rsidR="003F5FF3" w:rsidRDefault="003F5FF3" w:rsidP="003F5FF3">
      <w:pPr>
        <w:pStyle w:val="27"/>
      </w:pPr>
      <w:r>
        <w:t>0a.</w:t>
      </w:r>
      <w:r>
        <w:tab/>
        <w:t>The source UE and target UE are provisioned with the discovery security materials associated with the ProSe code (i.e., query and response code) for a ProSe service.</w:t>
      </w:r>
    </w:p>
    <w:p w14:paraId="68A65A71" w14:textId="77777777" w:rsidR="003F5FF3" w:rsidRDefault="003F5FF3" w:rsidP="003F5FF3">
      <w:pPr>
        <w:pStyle w:val="27"/>
      </w:pPr>
      <w:r>
        <w:t>0b.</w:t>
      </w:r>
      <w:r>
        <w:tab/>
        <w:t>The source UE, target UE, and U2U Relay are provisioned with discovery security materials associated with an RSC.</w:t>
      </w:r>
    </w:p>
    <w:p w14:paraId="50E89EC8" w14:textId="77777777" w:rsidR="003F5FF3" w:rsidRDefault="003F5FF3" w:rsidP="003F5FF3">
      <w:pPr>
        <w:pStyle w:val="EditorsNote"/>
      </w:pPr>
      <w:r>
        <w:t>Editor’s Note: The need of two different discovery codes (ProSe code and RSC) is FFS.</w:t>
      </w:r>
    </w:p>
    <w:p w14:paraId="07203C05" w14:textId="77777777" w:rsidR="003F5FF3" w:rsidRDefault="003F5FF3" w:rsidP="003F5FF3">
      <w:pPr>
        <w:pStyle w:val="B1"/>
      </w:pPr>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7AAB4BBA" w14:textId="77777777" w:rsidR="003F5FF3" w:rsidRDefault="003F5FF3" w:rsidP="003F5FF3">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8851C74" w14:textId="77777777" w:rsidR="003F5FF3" w:rsidRDefault="003F5FF3" w:rsidP="003F5FF3">
      <w:pPr>
        <w:pStyle w:val="B1"/>
      </w:pPr>
      <w:r>
        <w:t>3.</w:t>
      </w:r>
      <w:r>
        <w:tab/>
        <w:t xml:space="preserve">The target UE decrypts and/or verifies the received Solicitation message using the discovery security materials associated with the RSC. If the verification is successful, the target UE further extracts the protected direct discovery set(s) from the message and decrypts and/or verifies the direct discovery set(s) using the discovery security materials associated with the ProSe code. </w:t>
      </w:r>
    </w:p>
    <w:p w14:paraId="45A1479C" w14:textId="77777777" w:rsidR="003F5FF3" w:rsidRDefault="003F5FF3" w:rsidP="003F5FF3">
      <w:pPr>
        <w:pStyle w:val="B1"/>
      </w:pPr>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574511B9" w14:textId="77777777" w:rsidR="003F5FF3" w:rsidRDefault="003F5FF3" w:rsidP="003F5FF3">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0FC5CF2F" w14:textId="77777777" w:rsidR="003F5FF3" w:rsidRDefault="003F5FF3" w:rsidP="003F5FF3">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w:t>
      </w:r>
    </w:p>
    <w:p w14:paraId="42EAC581" w14:textId="4F740988" w:rsidR="00F361DD" w:rsidRPr="00386C3D" w:rsidRDefault="00F361DD" w:rsidP="00F361DD">
      <w:pPr>
        <w:pStyle w:val="31"/>
      </w:pPr>
      <w:bookmarkStart w:id="1220" w:name="_Toc125579099"/>
      <w:r w:rsidRPr="0052213E">
        <w:t>6.</w:t>
      </w:r>
      <w:r>
        <w:rPr>
          <w:rFonts w:hint="eastAsia"/>
          <w:lang w:eastAsia="zh-CN"/>
        </w:rPr>
        <w:t>24</w:t>
      </w:r>
      <w:r w:rsidRPr="00386C3D">
        <w:t>.3</w:t>
      </w:r>
      <w:r w:rsidRPr="00386C3D">
        <w:tab/>
        <w:t>Evaluation</w:t>
      </w:r>
      <w:bookmarkEnd w:id="1216"/>
      <w:bookmarkEnd w:id="1217"/>
      <w:bookmarkEnd w:id="1218"/>
      <w:bookmarkEnd w:id="1219"/>
      <w:bookmarkEnd w:id="1220"/>
    </w:p>
    <w:p w14:paraId="43A7C2ED" w14:textId="77777777" w:rsidR="00F361DD" w:rsidRDefault="00F361DD" w:rsidP="00F361DD">
      <w:r>
        <w:t>This solution addresses the Key Issue #1. In particular, this solution supports the scenario where a single RSC is used by a 5G ProSe U2U Relay to relay multiple direct discovery sets associated with different ProSe codes (i.e., query and response code) between source UEs and target UEs.</w:t>
      </w:r>
    </w:p>
    <w:p w14:paraId="3E085186" w14:textId="18A58F92" w:rsidR="00601990" w:rsidRDefault="00601990" w:rsidP="00601990">
      <w:r w:rsidRPr="00601990">
        <w:t>This solution proposes to use two sets of discovery security materials. One is used to protect direct discovery set. The other one is used to protect a U2U relay discovery message.</w:t>
      </w:r>
    </w:p>
    <w:p w14:paraId="15EDC881" w14:textId="77777777" w:rsidR="00F361DD" w:rsidRPr="00F771B9" w:rsidRDefault="00F361DD" w:rsidP="00F361DD">
      <w:pPr>
        <w:pStyle w:val="EditorsNote"/>
      </w:pPr>
      <w:r>
        <w:t>Editor’s Note: Further evaluation is FFS.</w:t>
      </w:r>
    </w:p>
    <w:p w14:paraId="314E56FE" w14:textId="0F480CC8" w:rsidR="00320050" w:rsidRPr="00386C3D" w:rsidRDefault="00320050" w:rsidP="00320050">
      <w:pPr>
        <w:pStyle w:val="21"/>
      </w:pPr>
      <w:bookmarkStart w:id="1221" w:name="_Toc41060441"/>
      <w:bookmarkStart w:id="1222" w:name="_Toc120125769"/>
      <w:bookmarkStart w:id="1223" w:name="_Toc120126205"/>
      <w:bookmarkStart w:id="1224" w:name="_Toc120128225"/>
      <w:bookmarkStart w:id="1225" w:name="_Toc120132469"/>
      <w:bookmarkStart w:id="1226" w:name="_Toc125579100"/>
      <w:r w:rsidRPr="00320050">
        <w:rPr>
          <w:lang w:eastAsia="zh-CN"/>
        </w:rPr>
        <w:lastRenderedPageBreak/>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221"/>
      <w:r w:rsidRPr="00320050">
        <w:rPr>
          <w:lang w:eastAsia="zh-CN"/>
        </w:rPr>
        <w:t>PC5 link setup for Layer-3 UE-to-UE Relay</w:t>
      </w:r>
      <w:bookmarkEnd w:id="1222"/>
      <w:bookmarkEnd w:id="1223"/>
      <w:bookmarkEnd w:id="1224"/>
      <w:bookmarkEnd w:id="1225"/>
      <w:bookmarkEnd w:id="1226"/>
    </w:p>
    <w:p w14:paraId="256C1143" w14:textId="330AC4F0" w:rsidR="00320050" w:rsidRPr="00386C3D" w:rsidRDefault="00320050" w:rsidP="00320050">
      <w:pPr>
        <w:pStyle w:val="31"/>
      </w:pPr>
      <w:bookmarkStart w:id="1227" w:name="_Toc41060442"/>
      <w:bookmarkStart w:id="1228" w:name="_Toc120125770"/>
      <w:bookmarkStart w:id="1229" w:name="_Toc120126206"/>
      <w:bookmarkStart w:id="1230" w:name="_Toc120128226"/>
      <w:bookmarkStart w:id="1231" w:name="_Toc120132470"/>
      <w:bookmarkStart w:id="1232" w:name="_Toc125579101"/>
      <w:bookmarkStart w:id="1233" w:name="_Hlk110270464"/>
      <w:r>
        <w:rPr>
          <w:rFonts w:hint="eastAsia"/>
          <w:lang w:eastAsia="zh-CN"/>
        </w:rPr>
        <w:t>6.25</w:t>
      </w:r>
      <w:r w:rsidRPr="00386C3D">
        <w:t>.1</w:t>
      </w:r>
      <w:r w:rsidRPr="00386C3D">
        <w:tab/>
        <w:t>Introduction</w:t>
      </w:r>
      <w:bookmarkEnd w:id="1227"/>
      <w:bookmarkEnd w:id="1228"/>
      <w:bookmarkEnd w:id="1229"/>
      <w:bookmarkEnd w:id="1230"/>
      <w:bookmarkEnd w:id="1231"/>
      <w:bookmarkEnd w:id="1232"/>
    </w:p>
    <w:bookmarkEnd w:id="1233"/>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31"/>
      </w:pPr>
      <w:bookmarkStart w:id="1234" w:name="_Toc120125771"/>
      <w:bookmarkStart w:id="1235" w:name="_Toc120126207"/>
      <w:bookmarkStart w:id="1236" w:name="_Toc120128227"/>
      <w:bookmarkStart w:id="1237" w:name="_Toc120132471"/>
      <w:bookmarkStart w:id="1238" w:name="_Toc125579102"/>
      <w:bookmarkStart w:id="1239" w:name="_Hlk110270491"/>
      <w:bookmarkStart w:id="1240" w:name="_Toc120128228"/>
      <w:bookmarkStart w:id="1241" w:name="_Toc120132472"/>
      <w:r>
        <w:rPr>
          <w:rFonts w:hint="eastAsia"/>
          <w:lang w:eastAsia="zh-CN"/>
        </w:rPr>
        <w:t>6.25</w:t>
      </w:r>
      <w:r w:rsidRPr="00386C3D">
        <w:t>.2</w:t>
      </w:r>
      <w:r w:rsidRPr="00386C3D">
        <w:tab/>
        <w:t>Solution details</w:t>
      </w:r>
      <w:bookmarkEnd w:id="1234"/>
      <w:bookmarkEnd w:id="1235"/>
      <w:bookmarkEnd w:id="1236"/>
      <w:bookmarkEnd w:id="1237"/>
      <w:bookmarkEnd w:id="1238"/>
    </w:p>
    <w:bookmarkEnd w:id="1239"/>
    <w:p w14:paraId="45E9AC1F" w14:textId="77777777" w:rsidR="006877FD" w:rsidRDefault="006877FD" w:rsidP="006877FD">
      <w:pPr>
        <w:rPr>
          <w:noProof/>
        </w:rPr>
      </w:pPr>
      <w:r>
        <w:rPr>
          <w:noProof/>
        </w:rPr>
        <w:object w:dxaOrig="11550" w:dyaOrig="6135" w14:anchorId="7968D939">
          <v:shape id="_x0000_i1055" type="#_x0000_t75" style="width:480.4pt;height:255.15pt" o:ole="">
            <v:imagedata r:id="rId67" o:title=""/>
          </v:shape>
          <o:OLEObject Type="Embed" ProgID="Visio.Drawing.11" ShapeID="_x0000_i1055" DrawAspect="Content" ObjectID="_1736192117" r:id="rId68"/>
        </w:object>
      </w:r>
    </w:p>
    <w:p w14:paraId="307CECA4" w14:textId="77777777" w:rsidR="006877FD" w:rsidRDefault="006877FD" w:rsidP="006877FD">
      <w:pPr>
        <w:pStyle w:val="TF"/>
        <w:rPr>
          <w:noProof/>
        </w:rPr>
      </w:pPr>
      <w:r>
        <w:rPr>
          <w:noProof/>
        </w:rPr>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1CBB65DF"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242"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242"/>
    </w:p>
    <w:p w14:paraId="606266B5" w14:textId="77777777" w:rsidR="006877FD" w:rsidRDefault="006877FD" w:rsidP="006877FD">
      <w:pPr>
        <w:pStyle w:val="B1"/>
      </w:pPr>
      <w:r>
        <w:t>1a. The source UE performs the discovery procedure.</w:t>
      </w:r>
    </w:p>
    <w:p w14:paraId="3A0B1322" w14:textId="77777777" w:rsidR="006877FD" w:rsidRPr="009B3DD6" w:rsidRDefault="006877FD" w:rsidP="00D7115D">
      <w:pPr>
        <w:pStyle w:val="NO"/>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lastRenderedPageBreak/>
        <w:t xml:space="preserve">3. </w:t>
      </w:r>
      <w:bookmarkStart w:id="1243" w:name="_Hlk116480562"/>
      <w:r>
        <w:t>The source UE and target UE establish an end-to-end IPsec connection via U2U Relay if security materials for end-to-end security are provisioned by the 5G PKMF.</w:t>
      </w:r>
      <w:bookmarkEnd w:id="1243"/>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rsidP="00D7115D">
      <w:pPr>
        <w:pStyle w:val="NO"/>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31"/>
      </w:pPr>
      <w:bookmarkStart w:id="1244" w:name="_Toc125579103"/>
      <w:r w:rsidRPr="0052213E">
        <w:t>6.</w:t>
      </w:r>
      <w:r>
        <w:rPr>
          <w:rFonts w:hint="eastAsia"/>
          <w:lang w:eastAsia="zh-CN"/>
        </w:rPr>
        <w:t>25</w:t>
      </w:r>
      <w:r w:rsidRPr="00386C3D">
        <w:t>.3</w:t>
      </w:r>
      <w:r w:rsidRPr="00386C3D">
        <w:tab/>
        <w:t>Evaluation</w:t>
      </w:r>
      <w:bookmarkEnd w:id="1240"/>
      <w:bookmarkEnd w:id="1241"/>
      <w:bookmarkEnd w:id="1244"/>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21"/>
      </w:pPr>
      <w:bookmarkStart w:id="1245" w:name="_Toc120125773"/>
      <w:bookmarkStart w:id="1246" w:name="_Toc120126209"/>
      <w:bookmarkStart w:id="1247" w:name="_Toc120128229"/>
      <w:bookmarkStart w:id="1248" w:name="_Toc120132473"/>
      <w:bookmarkStart w:id="1249" w:name="_Toc125579104"/>
      <w:bookmarkStart w:id="1250" w:name="_Toc112758897"/>
      <w:bookmarkStart w:id="1251" w:name="_Toc116921929"/>
      <w:r>
        <w:t>6.</w:t>
      </w:r>
      <w:r>
        <w:rPr>
          <w:rFonts w:hint="eastAsia"/>
          <w:lang w:eastAsia="zh-CN"/>
        </w:rPr>
        <w:t>26</w:t>
      </w:r>
      <w:r>
        <w:tab/>
        <w:t>Solution #</w:t>
      </w:r>
      <w:r>
        <w:rPr>
          <w:rFonts w:hint="eastAsia"/>
          <w:lang w:eastAsia="zh-CN"/>
        </w:rPr>
        <w:t>26</w:t>
      </w:r>
      <w:r>
        <w:t>: UE-to-UE relay PC5 connection security establishment</w:t>
      </w:r>
      <w:bookmarkEnd w:id="1245"/>
      <w:bookmarkEnd w:id="1246"/>
      <w:bookmarkEnd w:id="1247"/>
      <w:bookmarkEnd w:id="1248"/>
      <w:bookmarkEnd w:id="1249"/>
    </w:p>
    <w:p w14:paraId="7CD4AD88" w14:textId="4CE0A28F" w:rsidR="00BD144C" w:rsidRDefault="00BD144C" w:rsidP="00BD144C">
      <w:pPr>
        <w:pStyle w:val="31"/>
      </w:pPr>
      <w:bookmarkStart w:id="1252" w:name="_Toc120125774"/>
      <w:bookmarkStart w:id="1253" w:name="_Toc120126210"/>
      <w:bookmarkStart w:id="1254" w:name="_Toc120128230"/>
      <w:bookmarkStart w:id="1255" w:name="_Toc120132474"/>
      <w:bookmarkStart w:id="1256" w:name="_Toc125579105"/>
      <w:r>
        <w:t>6.</w:t>
      </w:r>
      <w:r>
        <w:rPr>
          <w:rFonts w:hint="eastAsia"/>
          <w:lang w:eastAsia="zh-CN"/>
        </w:rPr>
        <w:t>26</w:t>
      </w:r>
      <w:r>
        <w:t>.1</w:t>
      </w:r>
      <w:r>
        <w:tab/>
        <w:t>Introduction</w:t>
      </w:r>
      <w:bookmarkEnd w:id="1252"/>
      <w:bookmarkEnd w:id="1253"/>
      <w:bookmarkEnd w:id="1254"/>
      <w:bookmarkEnd w:id="1255"/>
      <w:bookmarkEnd w:id="1256"/>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04F79D7E" w14:textId="69D3BEA4" w:rsidR="00BD144C" w:rsidRDefault="00BD144C" w:rsidP="00BD144C">
      <w:pPr>
        <w:pStyle w:val="31"/>
      </w:pPr>
      <w:bookmarkStart w:id="1257" w:name="_Toc120125775"/>
      <w:bookmarkStart w:id="1258" w:name="_Toc120126211"/>
      <w:bookmarkStart w:id="1259" w:name="_Toc120128231"/>
      <w:bookmarkStart w:id="1260" w:name="_Toc120132475"/>
      <w:bookmarkStart w:id="1261" w:name="_Toc125579106"/>
      <w:r>
        <w:t>6.</w:t>
      </w:r>
      <w:r>
        <w:rPr>
          <w:rFonts w:hint="eastAsia"/>
          <w:lang w:eastAsia="zh-CN"/>
        </w:rPr>
        <w:t>26</w:t>
      </w:r>
      <w:r>
        <w:t>.2</w:t>
      </w:r>
      <w:r>
        <w:tab/>
        <w:t>Solution details</w:t>
      </w:r>
      <w:bookmarkEnd w:id="1257"/>
      <w:bookmarkEnd w:id="1258"/>
      <w:bookmarkEnd w:id="1259"/>
      <w:bookmarkEnd w:id="1260"/>
      <w:bookmarkEnd w:id="1261"/>
    </w:p>
    <w:p w14:paraId="233A3D17" w14:textId="1971C448" w:rsidR="00EF45C5" w:rsidRDefault="00EF45C5" w:rsidP="00EF45C5">
      <w:pPr>
        <w:rPr>
          <w:lang w:eastAsia="zh-CN"/>
        </w:rPr>
      </w:pPr>
      <w:bookmarkStart w:id="1262" w:name="_Toc120125776"/>
      <w:bookmarkStart w:id="1263" w:name="_Toc120126212"/>
      <w:bookmarkStart w:id="1264" w:name="_Toc120128232"/>
      <w:bookmarkStart w:id="1265" w:name="_Toc120132476"/>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End UE, target End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0C46652A" w14:textId="173096ED" w:rsidR="00EF45C5" w:rsidRPr="00025C19" w:rsidRDefault="00EF45C5" w:rsidP="00EF45C5">
      <w:pPr>
        <w:rPr>
          <w:lang w:val="en-US" w:eastAsia="zh-CN"/>
        </w:rPr>
      </w:pPr>
      <w:r w:rsidRPr="00E53DE1">
        <w:t xml:space="preserve">The </w:t>
      </w:r>
      <w:r>
        <w:t>PC5 connection security establishment procedures between the End UE (source End UE or target End UE) and UE-to-UE Relay, or between the End UEs (only for L2 case) follow the procedures below</w:t>
      </w:r>
      <w:r w:rsidRPr="00E53DE1">
        <w:t>:</w:t>
      </w:r>
    </w:p>
    <w:p w14:paraId="03A3AC84" w14:textId="77777777" w:rsidR="00EF45C5" w:rsidRPr="00F561F8" w:rsidRDefault="00EF45C5" w:rsidP="00EF45C5">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The </w:t>
      </w:r>
      <w:r w:rsidRPr="008E67A7">
        <w:t>Long</w:t>
      </w:r>
      <w:r>
        <w:t>-</w:t>
      </w:r>
      <w:r w:rsidRPr="008E67A7">
        <w:t xml:space="preserve">term credentials are provisioned </w:t>
      </w:r>
      <w:r>
        <w:t>as specified in clause 5.3.3.1.2.1 of TS 33.536 [9]</w:t>
      </w:r>
      <w:r w:rsidRPr="008E67A7">
        <w:t xml:space="preserve">. </w:t>
      </w:r>
    </w:p>
    <w:p w14:paraId="391DF688" w14:textId="77777777" w:rsidR="00EF45C5" w:rsidRPr="00F561F8" w:rsidRDefault="00EF45C5" w:rsidP="00EF45C5">
      <w:pPr>
        <w:ind w:left="568"/>
        <w:rPr>
          <w:color w:val="FF0000"/>
        </w:rPr>
      </w:pPr>
      <w:r w:rsidRPr="00456CB2">
        <w:rPr>
          <w:color w:val="FF0000"/>
        </w:rPr>
        <w:t>Editor’s Note: How Long-term credential is provisioned is FFS.</w:t>
      </w:r>
    </w:p>
    <w:p w14:paraId="63CD118D" w14:textId="0A6BCCF3" w:rsidR="00EF45C5" w:rsidRDefault="00EF45C5" w:rsidP="00EF45C5">
      <w:pPr>
        <w:ind w:leftChars="283" w:left="1276" w:hangingChars="355" w:hanging="710"/>
        <w:rPr>
          <w:rFonts w:eastAsia="MS Mincho"/>
        </w:rPr>
      </w:pPr>
      <w:r w:rsidRPr="00E53DE1">
        <w:rPr>
          <w:rFonts w:eastAsia="MS Mincho" w:hint="eastAsia"/>
        </w:rPr>
        <w:t>N</w:t>
      </w:r>
      <w:r w:rsidRPr="00E53DE1">
        <w:rPr>
          <w:rFonts w:eastAsia="MS Mincho"/>
        </w:rPr>
        <w:t>OTE</w:t>
      </w:r>
      <w:r>
        <w:rPr>
          <w:rFonts w:eastAsia="MS Mincho"/>
        </w:rPr>
        <w:t xml:space="preserve"> 1</w:t>
      </w:r>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4D273E51" w14:textId="77777777" w:rsidR="00EF45C5" w:rsidRPr="00EF45C5" w:rsidRDefault="00EF45C5" w:rsidP="00EF45C5">
      <w:pPr>
        <w:ind w:leftChars="283" w:left="1276" w:hangingChars="355" w:hanging="710"/>
        <w:rPr>
          <w:lang w:eastAsia="zh-CN"/>
        </w:rPr>
      </w:pPr>
      <w:r>
        <w:rPr>
          <w:rFonts w:eastAsia="MS Mincho" w:hint="eastAsia"/>
        </w:rPr>
        <w:t>N</w:t>
      </w:r>
      <w:r>
        <w:rPr>
          <w:rFonts w:eastAsia="MS Mincho"/>
        </w:rPr>
        <w:t>OTE 2: This solution assumes the UE always has valid Long-term credentials.</w:t>
      </w:r>
    </w:p>
    <w:p w14:paraId="758E7912" w14:textId="3CB14841" w:rsidR="00EF45C5" w:rsidRPr="00E53DE1" w:rsidRDefault="00EF45C5" w:rsidP="00EF45C5">
      <w:pPr>
        <w:ind w:left="568" w:hanging="284"/>
        <w:rPr>
          <w:rFonts w:eastAsia="MS Mincho"/>
        </w:rPr>
      </w:pPr>
      <w:r w:rsidRPr="00E53DE1">
        <w:t xml:space="preserve">1. </w:t>
      </w:r>
      <w:r>
        <w:t xml:space="preserve">UE-to-UE discovery procedures to find a peer UE. The peer UE can be </w:t>
      </w:r>
      <w:r>
        <w:rPr>
          <w:lang w:eastAsia="zh-CN"/>
        </w:rPr>
        <w:t>source End UEtarget End UE and UE-to-UE Relay</w:t>
      </w:r>
      <w:r w:rsidRPr="00E53DE1">
        <w:t>.</w:t>
      </w:r>
    </w:p>
    <w:p w14:paraId="75C7AAF6" w14:textId="77777777" w:rsidR="00EF45C5" w:rsidRPr="008E67A7" w:rsidRDefault="00EF45C5" w:rsidP="00EF45C5">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07F69023" w14:textId="77777777" w:rsidR="00EF45C5" w:rsidRDefault="00EF45C5" w:rsidP="00EF45C5">
      <w:pPr>
        <w:pStyle w:val="B1"/>
      </w:pPr>
      <w:r>
        <w:rPr>
          <w:rFonts w:eastAsia="Malgun Gothic"/>
        </w:rPr>
        <w:lastRenderedPageBreak/>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1904506E" w14:textId="77777777" w:rsidR="00EF45C5" w:rsidRDefault="00EF45C5" w:rsidP="00EF45C5">
      <w:pPr>
        <w:pStyle w:val="EditorsNote"/>
        <w:rPr>
          <w:noProof/>
        </w:rPr>
      </w:pPr>
      <w:r>
        <w:t>Editor’s Note: It is FFS how the two UE’s authori</w:t>
      </w:r>
      <w:r>
        <w:rPr>
          <w:lang w:val="en-US"/>
        </w:rPr>
        <w:t>s</w:t>
      </w:r>
      <w:r>
        <w:t>e each other for direct communication.</w:t>
      </w:r>
    </w:p>
    <w:p w14:paraId="558E4AE6" w14:textId="77777777" w:rsidR="00EF45C5" w:rsidRDefault="00EF45C5" w:rsidP="00EF45C5">
      <w:pPr>
        <w:pStyle w:val="EditorsNote"/>
        <w:rPr>
          <w:noProof/>
        </w:rPr>
      </w:pPr>
      <w:r>
        <w:t>Editor’s Note: It is FFS how to distinguish authorisation for establishing link with Relay UE or Peer UE.</w:t>
      </w:r>
    </w:p>
    <w:p w14:paraId="4EDC4992" w14:textId="77777777" w:rsidR="00EF45C5" w:rsidRPr="008E67A7" w:rsidRDefault="00EF45C5" w:rsidP="00EF45C5">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73FF5514" w14:textId="77777777" w:rsidR="00EF45C5" w:rsidRPr="001541CB" w:rsidRDefault="00EF45C5" w:rsidP="00EF45C5">
      <w:pPr>
        <w:pStyle w:val="B1"/>
      </w:pPr>
      <w:r>
        <w:rPr>
          <w:rFonts w:eastAsia="Malgun Gothic"/>
        </w:rPr>
        <w:t>5</w:t>
      </w:r>
      <w:r w:rsidRPr="008E67A7">
        <w:rPr>
          <w:rFonts w:eastAsia="Malgun Gothic"/>
        </w:rPr>
        <w:t>.</w:t>
      </w:r>
      <w:r w:rsidRPr="008E67A7">
        <w:rPr>
          <w:rFonts w:eastAsia="Malgun Gothic"/>
        </w:rPr>
        <w:tab/>
        <w:t xml:space="preserve">On receiving the Direct Security Mode Command, </w:t>
      </w:r>
      <w:r>
        <w:rPr>
          <w:rFonts w:eastAsia="Malgun Gothic"/>
        </w:rPr>
        <w:t>the initiating</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4FC4C29" w14:textId="208646B7" w:rsidR="00BD144C" w:rsidRDefault="00BD144C" w:rsidP="00BD144C">
      <w:pPr>
        <w:pStyle w:val="31"/>
      </w:pPr>
      <w:bookmarkStart w:id="1266" w:name="_Toc125579107"/>
      <w:r>
        <w:t>6.</w:t>
      </w:r>
      <w:r>
        <w:rPr>
          <w:rFonts w:hint="eastAsia"/>
          <w:lang w:eastAsia="zh-CN"/>
        </w:rPr>
        <w:t>26</w:t>
      </w:r>
      <w:r>
        <w:t>.3</w:t>
      </w:r>
      <w:r>
        <w:tab/>
        <w:t>Evaluation</w:t>
      </w:r>
      <w:bookmarkEnd w:id="1262"/>
      <w:bookmarkEnd w:id="1263"/>
      <w:bookmarkEnd w:id="1264"/>
      <w:bookmarkEnd w:id="1265"/>
      <w:bookmarkEnd w:id="1266"/>
    </w:p>
    <w:p w14:paraId="1E0289CD" w14:textId="77777777" w:rsidR="00BD144C" w:rsidRDefault="00BD144C" w:rsidP="00BD144C">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7C754795" w14:textId="4B78CA9C" w:rsidR="00BD144C" w:rsidRDefault="00BD144C" w:rsidP="00BD144C">
      <w:pPr>
        <w:pStyle w:val="EditorsNote"/>
        <w:rPr>
          <w:noProof/>
        </w:rPr>
      </w:pPr>
      <w:r>
        <w:t xml:space="preserve">Editor’s Note: </w:t>
      </w:r>
      <w:r w:rsidRPr="00052B1F">
        <w:t>Further evaluation is FFS.</w:t>
      </w:r>
    </w:p>
    <w:p w14:paraId="4D422409" w14:textId="5DE526BA" w:rsidR="00D64432" w:rsidRPr="00E43474" w:rsidRDefault="00D64432" w:rsidP="00D64432">
      <w:pPr>
        <w:pStyle w:val="21"/>
      </w:pPr>
      <w:bookmarkStart w:id="1267" w:name="_Toc120125777"/>
      <w:bookmarkStart w:id="1268" w:name="_Toc120126213"/>
      <w:bookmarkStart w:id="1269" w:name="_Toc120128233"/>
      <w:bookmarkStart w:id="1270" w:name="_Toc120132477"/>
      <w:bookmarkStart w:id="1271" w:name="_Toc125579108"/>
      <w:bookmarkEnd w:id="1250"/>
      <w:bookmarkEnd w:id="1251"/>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w:t>
      </w:r>
      <w:r w:rsidRPr="00256205">
        <w:t>UE-to-Network Rela</w:t>
      </w:r>
      <w:r>
        <w:t>y</w:t>
      </w:r>
      <w:bookmarkEnd w:id="1267"/>
      <w:bookmarkEnd w:id="1268"/>
      <w:bookmarkEnd w:id="1269"/>
      <w:bookmarkEnd w:id="1270"/>
      <w:bookmarkEnd w:id="1271"/>
    </w:p>
    <w:p w14:paraId="54DFEE95" w14:textId="77777777" w:rsidR="00BA69C3" w:rsidRPr="00E43474" w:rsidRDefault="00BA69C3" w:rsidP="00BA69C3">
      <w:pPr>
        <w:pStyle w:val="31"/>
      </w:pPr>
      <w:bookmarkStart w:id="1272" w:name="_Toc92180288"/>
      <w:bookmarkStart w:id="1273" w:name="_Toc98929643"/>
      <w:bookmarkStart w:id="1274" w:name="_Toc120125778"/>
      <w:bookmarkStart w:id="1275" w:name="_Toc120126214"/>
      <w:bookmarkStart w:id="1276" w:name="_Toc120128234"/>
      <w:bookmarkStart w:id="1277" w:name="_Toc120132478"/>
      <w:bookmarkStart w:id="1278" w:name="_Toc125579109"/>
      <w:r w:rsidRPr="00E43474">
        <w:t>6.</w:t>
      </w:r>
      <w:r>
        <w:rPr>
          <w:rFonts w:hint="eastAsia"/>
          <w:lang w:eastAsia="zh-CN"/>
        </w:rPr>
        <w:t>27</w:t>
      </w:r>
      <w:r w:rsidRPr="00E43474">
        <w:t>.1</w:t>
      </w:r>
      <w:r w:rsidRPr="00E43474">
        <w:tab/>
      </w:r>
      <w:r w:rsidRPr="00C20EA7">
        <w:t>Introduction</w:t>
      </w:r>
      <w:bookmarkEnd w:id="1272"/>
      <w:bookmarkEnd w:id="1273"/>
      <w:bookmarkEnd w:id="1274"/>
      <w:bookmarkEnd w:id="1275"/>
      <w:bookmarkEnd w:id="1276"/>
      <w:bookmarkEnd w:id="1277"/>
      <w:bookmarkEnd w:id="1278"/>
    </w:p>
    <w:p w14:paraId="2DD0B115" w14:textId="77777777" w:rsidR="00BA69C3" w:rsidRDefault="00BA69C3" w:rsidP="00BA69C3">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A263C22" w14:textId="77777777" w:rsidR="00BA69C3" w:rsidRDefault="00BA69C3" w:rsidP="00BA69C3">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67DDC575" w14:textId="77777777" w:rsidR="00BA69C3" w:rsidRDefault="00BA69C3" w:rsidP="00BA69C3">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41ED02EE" w14:textId="77777777" w:rsidR="00BA69C3" w:rsidRDefault="00BA69C3" w:rsidP="00BA69C3">
      <w:pPr>
        <w:rPr>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C962DBE" w14:textId="72567502" w:rsidR="00BA69C3" w:rsidRDefault="00BA69C3" w:rsidP="00BA69C3">
      <w:pPr>
        <w:rPr>
          <w:rFonts w:eastAsia="MS Mincho"/>
          <w:lang w:eastAsia="ja-JP"/>
        </w:rPr>
      </w:pPr>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and the Relay UE 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for an </w:t>
      </w:r>
      <w:r w:rsidRPr="00277600">
        <w:rPr>
          <w:iCs/>
          <w:lang w:eastAsia="zh-CN"/>
        </w:rPr>
        <w:t>unauthenticated Remote UE e.g. Remote UE without USIM or authentication can’t complete for any reason</w:t>
      </w:r>
      <w:r>
        <w:rPr>
          <w:rFonts w:eastAsia="MS Mincho"/>
          <w:lang w:eastAsia="ja-JP"/>
        </w:rPr>
        <w:t>.</w:t>
      </w:r>
    </w:p>
    <w:p w14:paraId="68659E39" w14:textId="77777777" w:rsidR="00BA69C3" w:rsidRDefault="00BA69C3" w:rsidP="00BA69C3">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1D73E67F" w14:textId="77777777" w:rsidR="00BA69C3" w:rsidRPr="00B442FD" w:rsidRDefault="00BA69C3" w:rsidP="00BA69C3">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025E5E4C" w14:textId="77777777" w:rsidR="00BA69C3" w:rsidRPr="00E43474" w:rsidRDefault="00BA69C3" w:rsidP="00BA69C3">
      <w:pPr>
        <w:pStyle w:val="31"/>
      </w:pPr>
      <w:bookmarkStart w:id="1279" w:name="_Toc120125779"/>
      <w:bookmarkStart w:id="1280" w:name="_Toc120126215"/>
      <w:bookmarkStart w:id="1281" w:name="_Toc120128235"/>
      <w:bookmarkStart w:id="1282" w:name="_Toc120132479"/>
      <w:bookmarkStart w:id="1283" w:name="_Toc125579110"/>
      <w:r w:rsidRPr="00E43474">
        <w:t>6.</w:t>
      </w:r>
      <w:r>
        <w:rPr>
          <w:rFonts w:hint="eastAsia"/>
          <w:lang w:eastAsia="zh-CN"/>
        </w:rPr>
        <w:t>27</w:t>
      </w:r>
      <w:r w:rsidRPr="00E43474">
        <w:t>.2</w:t>
      </w:r>
      <w:r w:rsidRPr="00E43474">
        <w:tab/>
        <w:t>Solution details</w:t>
      </w:r>
      <w:bookmarkEnd w:id="1279"/>
      <w:bookmarkEnd w:id="1280"/>
      <w:bookmarkEnd w:id="1281"/>
      <w:bookmarkEnd w:id="1282"/>
      <w:bookmarkEnd w:id="1283"/>
    </w:p>
    <w:p w14:paraId="79543A03" w14:textId="77777777" w:rsidR="00BA69C3" w:rsidRPr="00E43474" w:rsidRDefault="00BA69C3" w:rsidP="00BA69C3">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2F426BF8" w14:textId="77777777" w:rsidR="00BA69C3" w:rsidRPr="00E43474" w:rsidRDefault="00BA69C3" w:rsidP="00BA69C3">
      <w:pPr>
        <w:pStyle w:val="TH"/>
      </w:pPr>
      <w:r w:rsidRPr="005B29E9">
        <w:object w:dxaOrig="11491" w:dyaOrig="9831" w14:anchorId="677028F3">
          <v:shape id="_x0000_i1056" type="#_x0000_t75" style="width:392.25pt;height:336.4pt" o:ole="">
            <v:imagedata r:id="rId69" o:title=""/>
          </v:shape>
          <o:OLEObject Type="Embed" ProgID="Visio.Drawing.15" ShapeID="_x0000_i1056" DrawAspect="Content" ObjectID="_1736192118" r:id="rId70"/>
        </w:object>
      </w:r>
    </w:p>
    <w:p w14:paraId="2234E2A3" w14:textId="77777777" w:rsidR="00BA69C3" w:rsidRDefault="00BA69C3" w:rsidP="00BA69C3">
      <w:pPr>
        <w:pStyle w:val="TF"/>
      </w:pPr>
      <w:r w:rsidRPr="00E43474">
        <w:t>Figure 6.</w:t>
      </w:r>
      <w:r>
        <w:rPr>
          <w:rFonts w:hint="eastAsia"/>
          <w:lang w:eastAsia="zh-CN"/>
        </w:rPr>
        <w:t>27</w:t>
      </w:r>
      <w:r w:rsidRPr="00E43474">
        <w:t xml:space="preserve">.2-1: High-level procedure of </w:t>
      </w:r>
      <w:r>
        <w:t xml:space="preserve">Emergency Service over </w:t>
      </w:r>
      <w:r w:rsidRPr="00E43474">
        <w:t>UE-to-</w:t>
      </w:r>
      <w:r>
        <w:t>Network</w:t>
      </w:r>
      <w:r w:rsidRPr="00E43474">
        <w:t xml:space="preserve"> relay</w:t>
      </w:r>
    </w:p>
    <w:p w14:paraId="61E73D03" w14:textId="77777777" w:rsidR="00BA69C3" w:rsidRDefault="00BA69C3" w:rsidP="00BA69C3">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7F1C85F6" w14:textId="77777777" w:rsidR="00BA69C3" w:rsidRDefault="00BA69C3" w:rsidP="00BA69C3">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044C2176" w14:textId="77777777" w:rsidR="00BA69C3" w:rsidRDefault="00BA69C3" w:rsidP="00BA69C3">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77AC5F57" w14:textId="77777777" w:rsidR="00BA69C3" w:rsidRDefault="00BA69C3" w:rsidP="00BA69C3">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2AD284A4" w14:textId="77777777" w:rsidR="00BA69C3" w:rsidRDefault="00BA69C3" w:rsidP="00BA69C3">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693760F7" w14:textId="77777777" w:rsidR="00BA69C3" w:rsidRDefault="00BA69C3" w:rsidP="00BA69C3">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0C8FD853" w14:textId="77777777" w:rsidR="00BA69C3" w:rsidRDefault="00BA69C3" w:rsidP="00BA69C3">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63C4D979" w14:textId="77777777" w:rsidR="00BA69C3" w:rsidRDefault="00BA69C3" w:rsidP="00BA69C3">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11D7D7D8" w14:textId="77777777" w:rsidR="00BA69C3" w:rsidRDefault="00BA69C3" w:rsidP="00BA69C3">
      <w:pPr>
        <w:pStyle w:val="B1"/>
        <w:ind w:left="709" w:hanging="425"/>
      </w:pPr>
      <w:r>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208027A0" w14:textId="77777777" w:rsidR="00BA69C3" w:rsidRDefault="00BA69C3" w:rsidP="00BA69C3">
      <w:pPr>
        <w:pStyle w:val="B1"/>
        <w:ind w:left="709" w:hanging="425"/>
      </w:pPr>
      <w:r>
        <w:lastRenderedPageBreak/>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 33.503 [6].</w:t>
      </w:r>
      <w:r w:rsidRPr="005B29E9">
        <w:t xml:space="preserve"> </w:t>
      </w:r>
    </w:p>
    <w:p w14:paraId="28AD22A5" w14:textId="617AD0ED" w:rsidR="00BA69C3" w:rsidRDefault="00BA69C3" w:rsidP="00BA69C3">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 In this case, the </w:t>
      </w:r>
      <w:r w:rsidRPr="005B29E9">
        <w:t>5G ProSe</w:t>
      </w:r>
      <w:r w:rsidRPr="005B29E9">
        <w:rPr>
          <w:rFonts w:hint="eastAsia"/>
        </w:rPr>
        <w:t xml:space="preserve"> </w:t>
      </w:r>
      <w:r>
        <w:t>Remote UE</w:t>
      </w:r>
      <w:r w:rsidRPr="00AA22C7">
        <w:t xml:space="preserve"> </w:t>
      </w:r>
      <w:r w:rsidRPr="00A30A6E">
        <w:t xml:space="preserve">treats UP integrity protection as not activated for this connection and </w:t>
      </w:r>
      <w:r w:rsidRPr="00A30A6E">
        <w:rPr>
          <w:iCs/>
          <w:lang w:eastAsia="zh-CN"/>
        </w:rPr>
        <w:t>include</w:t>
      </w:r>
      <w:r>
        <w:rPr>
          <w:iCs/>
          <w:lang w:eastAsia="zh-CN"/>
        </w:rPr>
        <w:t xml:space="preserve">s the UP </w:t>
      </w:r>
      <w:r w:rsidRPr="00E07CB1">
        <w:t xml:space="preserve">integrity </w:t>
      </w:r>
      <w:r w:rsidRPr="00EF4CA3">
        <w:t xml:space="preserve">protection </w:t>
      </w:r>
      <w:r>
        <w:t>policy</w:t>
      </w:r>
      <w:r>
        <w:rPr>
          <w:iCs/>
          <w:lang w:eastAsia="zh-CN"/>
        </w:rPr>
        <w:t xml:space="preserve"> </w:t>
      </w:r>
      <w:r w:rsidRPr="00A30A6E">
        <w:t>as NOT NEEDED</w:t>
      </w:r>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r w:rsidRPr="00A30A6E">
        <w:t>T</w:t>
      </w:r>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p>
    <w:p w14:paraId="1516EDEF" w14:textId="35C289F8" w:rsidR="00BA69C3" w:rsidRDefault="00BA69C3" w:rsidP="00BA69C3">
      <w:pPr>
        <w:pStyle w:val="B1"/>
        <w:ind w:left="709" w:firstLine="0"/>
      </w:pPr>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33.536[xx].</w:t>
      </w:r>
      <w:r w:rsidRPr="00A30A6E">
        <w:rPr>
          <w:iCs/>
          <w:lang w:eastAsia="zh-CN"/>
        </w:rPr>
        <w:t xml:space="preserve"> </w:t>
      </w:r>
    </w:p>
    <w:p w14:paraId="2BB2A312" w14:textId="77777777" w:rsidR="00BA69C3" w:rsidRDefault="00BA69C3" w:rsidP="00BA69C3">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7F26BAAF" w14:textId="77777777" w:rsidR="00BA69C3" w:rsidRDefault="00BA69C3" w:rsidP="00BA69C3">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 </w:t>
      </w:r>
    </w:p>
    <w:p w14:paraId="0BD4C0EA" w14:textId="55C29E94" w:rsidR="00BA69C3" w:rsidRDefault="00BA69C3" w:rsidP="00BA69C3">
      <w:pPr>
        <w:pStyle w:val="ac"/>
        <w:spacing w:after="0"/>
        <w:ind w:left="644" w:firstLine="400"/>
        <w:contextualSpacing/>
      </w:pPr>
    </w:p>
    <w:p w14:paraId="7BF995B7" w14:textId="567876DF" w:rsidR="00BA69C3" w:rsidRPr="0028141C" w:rsidRDefault="00BA69C3" w:rsidP="00BA69C3">
      <w:pPr>
        <w:pStyle w:val="ac"/>
        <w:spacing w:after="0"/>
        <w:ind w:left="644" w:firstLine="400"/>
        <w:contextualSpacing/>
      </w:pPr>
      <w:r>
        <w:rPr>
          <w:rFonts w:hint="eastAsia"/>
        </w:rPr>
        <w:t>T</w:t>
      </w:r>
      <w:r>
        <w:t xml:space="preserve">he </w:t>
      </w:r>
      <w:r w:rsidRPr="005B29E9">
        <w:t xml:space="preserve">5G ProSe UE-to-Network Relay </w:t>
      </w:r>
      <w:r w:rsidRPr="008C46E4">
        <w:t>include</w:t>
      </w:r>
      <w:r>
        <w:t>s</w:t>
      </w:r>
      <w:r w:rsidRPr="008C46E4">
        <w:t xml:space="preserve"> the configuration of </w:t>
      </w:r>
      <w:r>
        <w:t>UP</w:t>
      </w:r>
      <w:r w:rsidRPr="008C46E4">
        <w:t xml:space="preserve"> </w:t>
      </w:r>
      <w:r>
        <w:t>intergirty</w:t>
      </w:r>
      <w:r w:rsidRPr="008C46E4">
        <w:t xml:space="preserve"> </w:t>
      </w:r>
      <w:r>
        <w:t xml:space="preserve">and </w:t>
      </w:r>
      <w:r w:rsidRPr="008E67A7">
        <w:t xml:space="preserve">confidentiality </w:t>
      </w:r>
      <w:r w:rsidRPr="008C46E4">
        <w:t xml:space="preserve">protection based on the agreed </w:t>
      </w:r>
      <w:r>
        <w:t>UP</w:t>
      </w:r>
      <w:r w:rsidRPr="008C46E4">
        <w:t xml:space="preserve"> security policy</w:t>
      </w:r>
      <w:r>
        <w:t xml:space="preserve"> in the </w:t>
      </w:r>
      <w:r w:rsidRPr="005B29E9">
        <w:t>Direct Communication Accept message</w:t>
      </w:r>
      <w:r>
        <w:t xml:space="preserve"> as specified in TS 33.536[xx.</w:t>
      </w:r>
    </w:p>
    <w:p w14:paraId="74CEC848" w14:textId="2882F211" w:rsidR="00BA69C3" w:rsidRDefault="00BA69C3" w:rsidP="00BA69C3">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3BE65BE1" w14:textId="77777777" w:rsidR="00BA69C3" w:rsidRDefault="00BA69C3" w:rsidP="00BA69C3">
      <w:bookmarkStart w:id="1284" w:name="_Hlk125048834"/>
      <w:r w:rsidRPr="00EF4CA3">
        <w:t xml:space="preserve">If UP </w:t>
      </w:r>
      <w:r>
        <w:t xml:space="preserve">confidentiality </w:t>
      </w:r>
      <w:r w:rsidRPr="00EF4CA3">
        <w:t xml:space="preserve">protection is not activated for </w:t>
      </w:r>
      <w:r>
        <w:t>this connection, the UP confidentiality protection algorithm is the same as the selected signalling confidentiality algorithm as specified in TS 33.536[xx].</w:t>
      </w:r>
    </w:p>
    <w:p w14:paraId="0F5FABF8" w14:textId="428D3B1C" w:rsidR="00BA69C3" w:rsidRPr="001B7F52" w:rsidRDefault="00BA69C3" w:rsidP="00BA69C3">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bookmarkEnd w:id="1284"/>
    </w:p>
    <w:p w14:paraId="7262AD2C" w14:textId="6CDCC14D" w:rsidR="00BA69C3" w:rsidRPr="005B29E9" w:rsidRDefault="00BA69C3" w:rsidP="00BA69C3">
      <w:pPr>
        <w:pStyle w:val="NO"/>
      </w:pPr>
      <w:r w:rsidRPr="005B29E9">
        <w:t>NOTE:</w:t>
      </w:r>
      <w:r w:rsidRPr="005B29E9">
        <w:tab/>
      </w:r>
      <w:r w:rsidRPr="00BA69C3">
        <w:rPr>
          <w:lang w:eastAsia="zh-CN"/>
        </w:rPr>
        <w:t>It’s assumed that the SMF is able to resolve a PRUK ID into a SUPI.</w:t>
      </w:r>
    </w:p>
    <w:p w14:paraId="5301D39D" w14:textId="39173399" w:rsidR="00BA69C3" w:rsidRPr="00E43474" w:rsidRDefault="00BA69C3" w:rsidP="00BA69C3">
      <w:pPr>
        <w:pStyle w:val="31"/>
      </w:pPr>
      <w:r w:rsidRPr="009F0335">
        <w:t xml:space="preserve"> </w:t>
      </w:r>
      <w:bookmarkStart w:id="1285" w:name="_Toc92180290"/>
      <w:bookmarkStart w:id="1286" w:name="_Toc98929645"/>
      <w:bookmarkStart w:id="1287" w:name="_Toc120125780"/>
      <w:bookmarkStart w:id="1288" w:name="_Toc120126216"/>
      <w:bookmarkStart w:id="1289" w:name="_Toc120128236"/>
      <w:bookmarkStart w:id="1290" w:name="_Toc120132480"/>
      <w:bookmarkStart w:id="1291" w:name="_Toc125579111"/>
      <w:r w:rsidRPr="00E43474">
        <w:t>6.</w:t>
      </w:r>
      <w:r>
        <w:rPr>
          <w:rFonts w:hint="eastAsia"/>
          <w:lang w:eastAsia="zh-CN"/>
        </w:rPr>
        <w:t>27</w:t>
      </w:r>
      <w:r w:rsidRPr="00E43474">
        <w:t>.</w:t>
      </w:r>
      <w:r w:rsidRPr="00E43474">
        <w:rPr>
          <w:rFonts w:hint="eastAsia"/>
          <w:lang w:eastAsia="zh-CN"/>
        </w:rPr>
        <w:t>3</w:t>
      </w:r>
      <w:r w:rsidRPr="00E43474">
        <w:tab/>
        <w:t>Evaluation</w:t>
      </w:r>
      <w:bookmarkEnd w:id="1285"/>
      <w:bookmarkEnd w:id="1286"/>
      <w:bookmarkEnd w:id="1287"/>
      <w:bookmarkEnd w:id="1288"/>
      <w:bookmarkEnd w:id="1289"/>
      <w:bookmarkEnd w:id="1290"/>
      <w:bookmarkEnd w:id="1291"/>
    </w:p>
    <w:p w14:paraId="4678607C" w14:textId="77777777" w:rsidR="00BA69C3" w:rsidRDefault="00BA69C3" w:rsidP="00BA69C3">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p>
    <w:p w14:paraId="131A5110" w14:textId="77777777" w:rsidR="00BA69C3" w:rsidRPr="006D47CE" w:rsidRDefault="00BA69C3" w:rsidP="00BA69C3">
      <w:pPr>
        <w:rPr>
          <w:b/>
          <w:bCs/>
          <w:iCs/>
          <w:lang w:eastAsia="zh-CN"/>
        </w:rPr>
      </w:pPr>
      <w:r>
        <w:rPr>
          <w:iCs/>
          <w:lang w:eastAsia="zh-CN"/>
        </w:rPr>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p>
    <w:p w14:paraId="73A48862" w14:textId="77777777" w:rsidR="00BA69C3" w:rsidRDefault="00BA69C3" w:rsidP="00BA69C3">
      <w:pPr>
        <w:rPr>
          <w:iCs/>
          <w:lang w:eastAsia="zh-CN"/>
        </w:rPr>
      </w:pPr>
      <w:r>
        <w:t xml:space="preserve">This solution assumes that </w:t>
      </w:r>
      <w:r w:rsidRPr="00B9794D">
        <w:t xml:space="preserve">if there is an emergency request from the </w:t>
      </w:r>
      <w:r>
        <w:t>R</w:t>
      </w:r>
      <w:r w:rsidRPr="00B9794D">
        <w:t>emote UE</w:t>
      </w:r>
      <w:r>
        <w:t xml:space="preserve"> i</w:t>
      </w:r>
      <w:r w:rsidRPr="00B9794D">
        <w:t>n the 5G ProSe UE-to-Network relaying</w:t>
      </w:r>
      <w:r>
        <w:t>,</w:t>
      </w:r>
      <w:r w:rsidRPr="00B9794D">
        <w:t xml:space="preserve"> the </w:t>
      </w:r>
      <w:r>
        <w:t xml:space="preserve">UE-to-network relay is </w:t>
      </w:r>
      <w:r w:rsidRPr="00B9794D">
        <w:t xml:space="preserve">responsible for </w:t>
      </w:r>
      <w:r>
        <w:t>R</w:t>
      </w:r>
      <w:r w:rsidRPr="00B9794D">
        <w:t>emote UE</w:t>
      </w:r>
      <w:r>
        <w:t>'</w:t>
      </w:r>
      <w:r w:rsidRPr="00B9794D">
        <w:t>s emergency service.</w:t>
      </w:r>
      <w:r w:rsidRPr="007A1B21">
        <w:t xml:space="preserve"> </w:t>
      </w:r>
      <w:r>
        <w:t xml:space="preserve">It is assumed </w:t>
      </w:r>
      <w:r>
        <w:rPr>
          <w:iCs/>
          <w:lang w:eastAsia="zh-CN"/>
        </w:rPr>
        <w:t xml:space="preserve">the </w:t>
      </w:r>
      <w:r>
        <w:t>UE-to-network relay</w:t>
      </w:r>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r>
        <w:t>UE-to-network relay</w:t>
      </w:r>
      <w:r w:rsidRPr="000F09C4">
        <w:t>'s serving PLMN</w:t>
      </w:r>
      <w:r>
        <w:t xml:space="preserve">. Based on </w:t>
      </w:r>
      <w:r w:rsidRPr="00890727">
        <w:t xml:space="preserve">the </w:t>
      </w:r>
      <w:r w:rsidRPr="00B9794D">
        <w:t>regulation</w:t>
      </w:r>
      <w:r>
        <w:t xml:space="preserve"> and the operator policy, </w:t>
      </w:r>
      <w:r w:rsidRPr="002D086D">
        <w:rPr>
          <w:iCs/>
          <w:lang w:eastAsia="zh-CN"/>
        </w:rPr>
        <w:t xml:space="preserve">the </w:t>
      </w:r>
      <w:r>
        <w:t>UE-to-network relay</w:t>
      </w:r>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0A1112F0" w14:textId="77777777" w:rsidR="00BA69C3" w:rsidRDefault="00BA69C3" w:rsidP="00BA69C3">
      <w:pPr>
        <w:rPr>
          <w:rFonts w:eastAsia="MS Mincho"/>
          <w:lang w:eastAsia="ja-JP"/>
        </w:rPr>
      </w:pPr>
      <w:r>
        <w:rPr>
          <w:iCs/>
          <w:lang w:eastAsia="zh-CN"/>
        </w:rPr>
        <w:t xml:space="preserve">This solution assumes that a specific </w:t>
      </w:r>
      <w:r w:rsidRPr="00DF680F">
        <w:rPr>
          <w:iCs/>
          <w:lang w:eastAsia="zh-CN"/>
        </w:rPr>
        <w:t>Emergency RSC</w:t>
      </w:r>
      <w:r>
        <w:rPr>
          <w:iCs/>
          <w:lang w:eastAsia="zh-CN"/>
        </w:rPr>
        <w:t xml:space="preserve"> has been defined.  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4C1033EA" w14:textId="77777777" w:rsidR="00BA69C3" w:rsidRPr="006D47CE" w:rsidRDefault="00BA69C3" w:rsidP="00BA69C3">
      <w:r>
        <w:t>For a Remote UE without a USIM, the Remote UE can provide its PEI via the UE-to-network relay to the network, which is used to identify the Remote UE in the network.</w:t>
      </w:r>
    </w:p>
    <w:p w14:paraId="24A470BA" w14:textId="77777777" w:rsidR="00BA69C3" w:rsidRPr="00BD2D62" w:rsidRDefault="00BA69C3" w:rsidP="00BA69C3">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p>
    <w:p w14:paraId="53854571" w14:textId="77777777" w:rsidR="00BA69C3" w:rsidRDefault="00BA69C3" w:rsidP="00BA69C3">
      <w:r w:rsidRPr="004B106E">
        <w:t>If the Remote UE</w:t>
      </w:r>
      <w:r w:rsidRPr="004B106E">
        <w:rPr>
          <w:iCs/>
          <w:lang w:eastAsia="zh-CN"/>
        </w:rPr>
        <w:t xml:space="preserve"> is USIM-less</w:t>
      </w:r>
      <w:r>
        <w:rPr>
          <w:iCs/>
          <w:lang w:eastAsia="zh-CN"/>
        </w:rPr>
        <w:t xml:space="preserve"> or </w:t>
      </w:r>
      <w:r w:rsidRPr="007B0C8B">
        <w:t xml:space="preserve">authentication </w:t>
      </w:r>
      <w:r>
        <w:t>can’t complete for any reason</w:t>
      </w:r>
      <w:r w:rsidRPr="004B106E">
        <w:t xml:space="preserve">, then 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w:t>
      </w:r>
      <w:r w:rsidRPr="004B106E">
        <w:lastRenderedPageBreak/>
        <w:t xml:space="preserve">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r>
        <w:t xml:space="preserve"> in this case</w:t>
      </w:r>
      <w:r w:rsidRPr="004B106E">
        <w:t>.</w:t>
      </w:r>
    </w:p>
    <w:p w14:paraId="3AC5F0E5" w14:textId="77777777" w:rsidR="00BA69C3" w:rsidRDefault="00BA69C3" w:rsidP="00BA69C3">
      <w:r>
        <w:rPr>
          <w:iCs/>
          <w:lang w:eastAsia="zh-CN"/>
        </w:rPr>
        <w:t xml:space="preserve">The </w:t>
      </w:r>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33.536[xx].</w:t>
      </w:r>
      <w:r w:rsidRPr="004B106E">
        <w:rPr>
          <w:iCs/>
          <w:lang w:eastAsia="zh-CN"/>
        </w:rPr>
        <w:t xml:space="preserve"> </w:t>
      </w:r>
    </w:p>
    <w:p w14:paraId="4F6860E6" w14:textId="5096F153" w:rsidR="00D64432" w:rsidRPr="00BA69C3" w:rsidRDefault="00BA69C3" w:rsidP="00D64432">
      <w:r>
        <w:t xml:space="preserve">This solution allows a Remote UE without a USIM to initiate emergency services with the network via a </w:t>
      </w:r>
      <w:r w:rsidRPr="00B9794D">
        <w:t>5G ProSe UE-to-Network</w:t>
      </w:r>
      <w:r>
        <w:t>.</w:t>
      </w:r>
    </w:p>
    <w:p w14:paraId="553444D5" w14:textId="74C58C70" w:rsidR="0001086A" w:rsidRDefault="0001086A" w:rsidP="0001086A">
      <w:pPr>
        <w:pStyle w:val="21"/>
      </w:pPr>
      <w:bookmarkStart w:id="1292" w:name="_Toc112949005"/>
      <w:bookmarkStart w:id="1293" w:name="_Toc120125781"/>
      <w:bookmarkStart w:id="1294" w:name="_Toc120126217"/>
      <w:bookmarkStart w:id="1295" w:name="_Toc120128237"/>
      <w:bookmarkStart w:id="1296" w:name="_Toc120132481"/>
      <w:bookmarkStart w:id="1297" w:name="_Toc125579112"/>
      <w:r>
        <w:t>6.</w:t>
      </w:r>
      <w:r>
        <w:rPr>
          <w:rFonts w:hint="eastAsia"/>
          <w:lang w:eastAsia="zh-CN"/>
        </w:rPr>
        <w:t>28</w:t>
      </w:r>
      <w:r>
        <w:tab/>
      </w:r>
      <w:r w:rsidRPr="00144F1A">
        <w:t>Solution #</w:t>
      </w:r>
      <w:r>
        <w:rPr>
          <w:rFonts w:hint="eastAsia"/>
          <w:lang w:eastAsia="zh-CN"/>
        </w:rPr>
        <w:t>28</w:t>
      </w:r>
      <w:r w:rsidRPr="00144F1A">
        <w:t xml:space="preserve">: </w:t>
      </w:r>
      <w:bookmarkEnd w:id="1292"/>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293"/>
      <w:bookmarkEnd w:id="1294"/>
      <w:bookmarkEnd w:id="1295"/>
      <w:bookmarkEnd w:id="1296"/>
      <w:bookmarkEnd w:id="1297"/>
    </w:p>
    <w:p w14:paraId="32B756F5" w14:textId="77777777" w:rsidR="005C113D" w:rsidRDefault="005C113D" w:rsidP="005C113D">
      <w:pPr>
        <w:pStyle w:val="31"/>
      </w:pPr>
      <w:bookmarkStart w:id="1298" w:name="_Toc112949006"/>
      <w:bookmarkStart w:id="1299" w:name="_Toc120125782"/>
      <w:bookmarkStart w:id="1300" w:name="_Toc120126218"/>
      <w:bookmarkStart w:id="1301" w:name="_Toc120128238"/>
      <w:bookmarkStart w:id="1302" w:name="_Toc120132482"/>
      <w:bookmarkStart w:id="1303" w:name="_Toc125579113"/>
      <w:bookmarkStart w:id="1304" w:name="_Toc112949008"/>
      <w:bookmarkStart w:id="1305" w:name="_Toc120125784"/>
      <w:bookmarkStart w:id="1306" w:name="_Toc120126220"/>
      <w:bookmarkStart w:id="1307" w:name="_Toc120128240"/>
      <w:bookmarkStart w:id="1308" w:name="_Toc120132484"/>
      <w:r>
        <w:t>6.</w:t>
      </w:r>
      <w:r>
        <w:rPr>
          <w:rFonts w:hint="eastAsia"/>
          <w:lang w:eastAsia="zh-CN"/>
        </w:rPr>
        <w:t>28</w:t>
      </w:r>
      <w:r>
        <w:t>.1</w:t>
      </w:r>
      <w:r>
        <w:tab/>
        <w:t>Introduction</w:t>
      </w:r>
      <w:bookmarkEnd w:id="1298"/>
      <w:bookmarkEnd w:id="1299"/>
      <w:bookmarkEnd w:id="1300"/>
      <w:bookmarkEnd w:id="1301"/>
      <w:bookmarkEnd w:id="1302"/>
      <w:bookmarkEnd w:id="1303"/>
    </w:p>
    <w:p w14:paraId="22780A19" w14:textId="77777777" w:rsidR="005C113D" w:rsidRDefault="005C113D" w:rsidP="005C113D">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72281B99" w14:textId="77777777" w:rsidR="005C113D" w:rsidRPr="00D24DD1" w:rsidRDefault="005C113D" w:rsidP="005C113D">
      <w:pPr>
        <w:ind w:firstLine="284"/>
        <w:rPr>
          <w:i/>
          <w:lang w:eastAsia="zh-CN"/>
        </w:rPr>
      </w:pPr>
      <w:r w:rsidRPr="00E70B76">
        <w:rPr>
          <w:rFonts w:eastAsia="MS Mincho"/>
          <w:i/>
          <w:lang w:eastAsia="ja-JP"/>
        </w:rPr>
        <w:t>The 5G System shall provide a means for confidentiality protection, integrity protection and replay protection of discovery messages for UE-to-UE Relay discovery.</w:t>
      </w:r>
    </w:p>
    <w:p w14:paraId="2D300F74" w14:textId="77777777" w:rsidR="005C113D" w:rsidRDefault="005C113D" w:rsidP="005C113D">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27CDA457" w14:textId="77777777" w:rsidR="005C113D" w:rsidRPr="004929CC" w:rsidRDefault="005C113D" w:rsidP="005C113D">
      <w:pPr>
        <w:pStyle w:val="B1"/>
        <w:rPr>
          <w:i/>
        </w:rPr>
      </w:pPr>
      <w:r w:rsidRPr="004929CC">
        <w:rPr>
          <w:i/>
        </w:rPr>
        <w:t>-</w:t>
      </w:r>
      <w:r w:rsidRPr="004929CC">
        <w:rPr>
          <w:i/>
        </w:rPr>
        <w:tab/>
        <w:t>The 5G ProSe UE-to-UE Relay discovery message contains two sets of elements, i.e. direct discovery set(s) and a U2U discovery set.</w:t>
      </w:r>
    </w:p>
    <w:p w14:paraId="17267739" w14:textId="77777777" w:rsidR="005C113D" w:rsidRPr="004929CC" w:rsidRDefault="005C113D" w:rsidP="005C113D">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39B88279" w14:textId="77777777" w:rsidR="005C113D" w:rsidRPr="004929CC" w:rsidRDefault="005C113D" w:rsidP="005C113D">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767241B5" w14:textId="77777777" w:rsidR="005C113D" w:rsidRPr="004929CC" w:rsidRDefault="005C113D" w:rsidP="005C113D">
      <w:pPr>
        <w:pStyle w:val="B2"/>
        <w:rPr>
          <w:i/>
        </w:rPr>
      </w:pPr>
      <w:r w:rsidRPr="004929CC">
        <w:rPr>
          <w:i/>
        </w:rPr>
        <w:t>-</w:t>
      </w:r>
      <w:r w:rsidRPr="004929CC">
        <w:rPr>
          <w:i/>
        </w:rPr>
        <w:tab/>
        <w:t>5G ProSe UE-to-UE relay only modifies the U2U set of the elements, and forwards the end-to-end elements during the discovery procedures.</w:t>
      </w:r>
    </w:p>
    <w:p w14:paraId="184FB039" w14:textId="77777777" w:rsidR="005C113D" w:rsidRDefault="005C113D" w:rsidP="005C113D">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44282ABC" w14:textId="77777777" w:rsidR="005C113D" w:rsidRPr="005F38DD" w:rsidRDefault="005C113D" w:rsidP="005C113D">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53FC58B2" w14:textId="77777777" w:rsidR="005C113D" w:rsidRPr="005F38DD" w:rsidRDefault="005C113D" w:rsidP="005C113D">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12E37BCF" w14:textId="77777777" w:rsidR="005C113D" w:rsidRDefault="005C113D" w:rsidP="005C113D">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3C117131" w14:textId="77777777" w:rsidR="005C113D" w:rsidRPr="004F733D" w:rsidRDefault="005C113D" w:rsidP="005C113D">
      <w:pPr>
        <w:rPr>
          <w:lang w:eastAsia="zh-CN"/>
        </w:rPr>
      </w:pPr>
      <w:r>
        <w:rPr>
          <w:lang w:eastAsia="zh-CN"/>
        </w:rPr>
        <w:t>The security requirements for U2U relay discovery messages may vary, such as</w:t>
      </w:r>
      <w:r>
        <w:rPr>
          <w:rFonts w:hint="eastAsia"/>
          <w:lang w:eastAsia="zh-CN"/>
        </w:rPr>
        <w:t xml:space="preserve"> </w:t>
      </w:r>
      <w:r>
        <w:rPr>
          <w:lang w:eastAsia="zh-CN"/>
        </w:rPr>
        <w:t xml:space="preserve">in a U2U relay application, all the UEs can be </w:t>
      </w:r>
      <w:r>
        <w:rPr>
          <w:rFonts w:hint="eastAsia"/>
          <w:lang w:eastAsia="zh-CN"/>
        </w:rPr>
        <w:t xml:space="preserve">the role of </w:t>
      </w:r>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Pr>
          <w:rFonts w:hint="eastAsia"/>
          <w:lang w:eastAsia="zh-CN"/>
        </w:rPr>
        <w:t xml:space="preserve"> </w:t>
      </w:r>
      <w:r>
        <w:rPr>
          <w:lang w:eastAsia="zh-CN"/>
        </w:rPr>
        <w:t>In addition, when the UE is in a low power situation, it may want to disable some security functions, such as direct discovery message security, because in this case, communication capability is more important than security.</w:t>
      </w:r>
      <w:r>
        <w:rPr>
          <w:rFonts w:hint="eastAsia"/>
          <w:lang w:eastAsia="zh-CN"/>
        </w:rPr>
        <w:t xml:space="preserve"> </w:t>
      </w:r>
      <w:r>
        <w:rPr>
          <w:lang w:eastAsia="zh-CN"/>
        </w:rPr>
        <w:t>Therefore, the flexibility of controlling the message security of U2U relay discovery should be considered to meet the requirements of various application scenarios.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2FBF6210" w14:textId="77777777" w:rsidR="005C113D" w:rsidRPr="004F733D" w:rsidRDefault="005C113D" w:rsidP="005C113D">
      <w:pPr>
        <w:rPr>
          <w:lang w:eastAsia="zh-CN"/>
        </w:rPr>
      </w:pPr>
      <w:bookmarkStart w:id="1309" w:name="_Toc112949007"/>
      <w:bookmarkStart w:id="1310" w:name="_Toc120125783"/>
      <w:bookmarkStart w:id="1311" w:name="_Toc120126219"/>
      <w:bookmarkStart w:id="1312" w:name="_Toc120128239"/>
      <w:bookmarkStart w:id="1313" w:name="_Toc120132483"/>
      <w:r w:rsidRPr="00CD4101">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p>
    <w:p w14:paraId="04303919" w14:textId="77777777" w:rsidR="005C113D" w:rsidRDefault="005C113D" w:rsidP="005C113D">
      <w:pPr>
        <w:pStyle w:val="31"/>
      </w:pPr>
      <w:bookmarkStart w:id="1314" w:name="_Toc125579114"/>
      <w:r>
        <w:lastRenderedPageBreak/>
        <w:t>6.</w:t>
      </w:r>
      <w:r>
        <w:rPr>
          <w:rFonts w:hint="eastAsia"/>
          <w:lang w:eastAsia="zh-CN"/>
        </w:rPr>
        <w:t>28</w:t>
      </w:r>
      <w:r>
        <w:t>.2</w:t>
      </w:r>
      <w:r>
        <w:tab/>
        <w:t>Solution details</w:t>
      </w:r>
      <w:bookmarkEnd w:id="1309"/>
      <w:bookmarkEnd w:id="1310"/>
      <w:bookmarkEnd w:id="1311"/>
      <w:bookmarkEnd w:id="1312"/>
      <w:bookmarkEnd w:id="1313"/>
      <w:bookmarkEnd w:id="1314"/>
    </w:p>
    <w:p w14:paraId="490B34D2"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4DF633BB" w14:textId="77777777" w:rsidR="005C113D" w:rsidRPr="00F126A1" w:rsidRDefault="005C113D" w:rsidP="005C113D">
      <w:pPr>
        <w:pStyle w:val="TF"/>
        <w:rPr>
          <w:lang w:eastAsia="zh-CN"/>
        </w:rPr>
      </w:pPr>
      <w:r>
        <w:object w:dxaOrig="12796" w:dyaOrig="6555" w14:anchorId="3AE5BD43">
          <v:shape id="_x0000_i1057" type="#_x0000_t75" style="width:481.55pt;height:247.7pt" o:ole="">
            <v:imagedata r:id="rId71" o:title=""/>
          </v:shape>
          <o:OLEObject Type="Embed" ProgID="Visio.Drawing.15" ShapeID="_x0000_i1057" DrawAspect="Content" ObjectID="_1736192119" r:id="rId72"/>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792B65CC"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0ED2D49" w14:textId="77777777" w:rsidR="005C113D" w:rsidRDefault="005C113D" w:rsidP="005C113D">
      <w:pPr>
        <w:pStyle w:val="EditorsNote"/>
        <w:rPr>
          <w:lang w:eastAsia="zh-CN"/>
        </w:rPr>
      </w:pPr>
      <w:r>
        <w:t xml:space="preserve">Editor’s Note: </w:t>
      </w:r>
      <w:r w:rsidRPr="00034FA3">
        <w:t>The need of two sets of security parameters is FFS.</w:t>
      </w:r>
    </w:p>
    <w:p w14:paraId="75EF0BD4"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6EA5BAB3"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66F85A70" w14:textId="77777777" w:rsidR="005C113D" w:rsidRPr="005B29E9" w:rsidRDefault="005C113D" w:rsidP="005C113D">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0B26CCD"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3804E6D0"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F179A72"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378CDBEF"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1DE3578"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34B607AC" w14:textId="77777777" w:rsidR="005C113D" w:rsidRDefault="005C113D" w:rsidP="005C113D">
      <w:pPr>
        <w:pStyle w:val="B1"/>
        <w:ind w:left="709" w:hanging="425"/>
        <w:rPr>
          <w:lang w:eastAsia="zh-CN"/>
        </w:rPr>
      </w:pPr>
      <w:r w:rsidRPr="005B29E9">
        <w:rPr>
          <w:rFonts w:hint="eastAsia"/>
          <w:lang w:eastAsia="zh-CN"/>
        </w:rPr>
        <w:lastRenderedPageBreak/>
        <w:t>1</w:t>
      </w:r>
      <w:r w:rsidRPr="005B29E9">
        <w:t>.</w:t>
      </w:r>
      <w:r w:rsidRPr="005B29E9">
        <w:tab/>
        <w:t xml:space="preserve">The </w:t>
      </w:r>
      <w:r>
        <w:rPr>
          <w:rFonts w:hint="eastAsia"/>
          <w:lang w:eastAsia="zh-CN"/>
        </w:rPr>
        <w:t>Target UE (Announcing UE) generates U2U relay discovery message as follows:</w:t>
      </w:r>
    </w:p>
    <w:p w14:paraId="46512B79"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32FDA09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705ABD3"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3F9D8CA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1A28C133"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8888AA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193C33A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3596B21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7139D73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1CBC8AE5"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082931FC"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2F6F4C44"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5BCD9DA0" w14:textId="77777777" w:rsidR="005C113D" w:rsidRPr="005B29E9" w:rsidRDefault="005C113D" w:rsidP="005C113D">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A24E38E"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743AB605"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B65CC30"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B57165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3700FDB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3C115355"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7FB6AA28"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1DAACF46"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3CDE64F4"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AD3CB25"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lastRenderedPageBreak/>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6A25107F" w14:textId="77777777" w:rsidR="005C113D" w:rsidRPr="00F126A1" w:rsidRDefault="005C113D" w:rsidP="005C113D">
      <w:pPr>
        <w:pStyle w:val="TF"/>
        <w:rPr>
          <w:lang w:eastAsia="zh-CN"/>
        </w:rPr>
      </w:pPr>
      <w:r>
        <w:object w:dxaOrig="12796" w:dyaOrig="10531" w14:anchorId="1A9A7641">
          <v:shape id="_x0000_i1058" type="#_x0000_t75" style="width:481.55pt;height:396.3pt" o:ole="">
            <v:imagedata r:id="rId73" o:title=""/>
          </v:shape>
          <o:OLEObject Type="Embed" ProgID="Visio.Drawing.15" ShapeID="_x0000_i1058" DrawAspect="Content" ObjectID="_1736192120" r:id="rId74"/>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2AF6D1F9"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9E1FE45" w14:textId="77777777" w:rsidR="005C113D" w:rsidRDefault="005C113D" w:rsidP="005C113D">
      <w:pPr>
        <w:pStyle w:val="EditorsNote"/>
        <w:rPr>
          <w:lang w:eastAsia="zh-CN"/>
        </w:rPr>
      </w:pPr>
      <w:r>
        <w:t xml:space="preserve">Editor’s Note: </w:t>
      </w:r>
      <w:r w:rsidRPr="00034FA3">
        <w:t>The need of two sets of security parameters is FFS.</w:t>
      </w:r>
    </w:p>
    <w:p w14:paraId="4DE47B7A"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5161CC10"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2FDE6C5D"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02EFEA81"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49040B9D" w14:textId="77777777" w:rsidR="005C113D" w:rsidRPr="006C1B50" w:rsidRDefault="005C113D" w:rsidP="005C113D">
      <w:pPr>
        <w:pStyle w:val="B1"/>
        <w:ind w:left="709" w:hanging="425"/>
        <w:rPr>
          <w:lang w:eastAsia="zh-CN"/>
        </w:rPr>
      </w:pPr>
      <w:r w:rsidRPr="005B29E9">
        <w:lastRenderedPageBreak/>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B3E5B15"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62390553"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408E330B"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2A490A6F"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F220B3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6814C3A6"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7FA29782"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1B9B5F2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329CFCB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4B977A6E"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0D409D2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015EE95C"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312B2DD1"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608968A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1280FBE8" w14:textId="77777777" w:rsidR="005C113D" w:rsidRPr="005B29E9" w:rsidRDefault="005C113D" w:rsidP="005C113D">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94CA4F5"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C613541"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844C7D2"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1B28886"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492C503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440E88DA"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7CA4ED7B"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5E37832A" w14:textId="77777777" w:rsidR="005C113D" w:rsidRPr="005B29E9" w:rsidRDefault="005C113D" w:rsidP="005C113D">
      <w:pPr>
        <w:pStyle w:val="B1"/>
        <w:ind w:leftChars="342" w:left="968"/>
        <w:rPr>
          <w:lang w:eastAsia="zh-CN"/>
        </w:rPr>
      </w:pPr>
      <w:r w:rsidRPr="005B29E9">
        <w:lastRenderedPageBreak/>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12AFC94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7CC9C5FD" w14:textId="77777777" w:rsidR="005C113D" w:rsidRPr="005B29E9" w:rsidRDefault="005C113D" w:rsidP="005C113D">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4B7AF546" w14:textId="62C3753E" w:rsidR="0001086A" w:rsidRDefault="0001086A" w:rsidP="0001086A">
      <w:pPr>
        <w:pStyle w:val="31"/>
      </w:pPr>
      <w:bookmarkStart w:id="1315" w:name="_Toc125579115"/>
      <w:r>
        <w:t>6.</w:t>
      </w:r>
      <w:r>
        <w:rPr>
          <w:rFonts w:hint="eastAsia"/>
          <w:lang w:eastAsia="zh-CN"/>
        </w:rPr>
        <w:t>28</w:t>
      </w:r>
      <w:r>
        <w:t>.3</w:t>
      </w:r>
      <w:r>
        <w:tab/>
        <w:t>Evaluation</w:t>
      </w:r>
      <w:bookmarkEnd w:id="1304"/>
      <w:bookmarkEnd w:id="1305"/>
      <w:bookmarkEnd w:id="1306"/>
      <w:bookmarkEnd w:id="1307"/>
      <w:bookmarkEnd w:id="1308"/>
      <w:bookmarkEnd w:id="1315"/>
    </w:p>
    <w:p w14:paraId="59D3B2F0" w14:textId="77777777" w:rsidR="005C113D" w:rsidRDefault="005C113D" w:rsidP="005C113D">
      <w:pPr>
        <w:rPr>
          <w:lang w:eastAsia="zh-CN"/>
        </w:rPr>
      </w:pPr>
      <w:bookmarkStart w:id="1316" w:name="_Toc120125785"/>
      <w:bookmarkStart w:id="1317" w:name="_Toc120126221"/>
      <w:bookmarkStart w:id="1318" w:name="_Toc120128241"/>
      <w:bookmarkStart w:id="1319" w:name="_Toc120132485"/>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p>
    <w:p w14:paraId="29849986" w14:textId="77777777" w:rsidR="005C113D" w:rsidRDefault="005C113D" w:rsidP="005C113D">
      <w:pPr>
        <w:rPr>
          <w:lang w:eastAsia="zh-CN"/>
        </w:rPr>
      </w:pPr>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p>
    <w:p w14:paraId="5F027894" w14:textId="77777777" w:rsidR="005C113D" w:rsidRDefault="005C113D" w:rsidP="005C113D">
      <w:pPr>
        <w:rPr>
          <w:lang w:eastAsia="zh-CN"/>
        </w:rPr>
      </w:pPr>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p>
    <w:p w14:paraId="7CD8A9DE" w14:textId="77777777" w:rsidR="005C113D" w:rsidRPr="00DE3660" w:rsidRDefault="005C113D" w:rsidP="005C113D">
      <w:pPr>
        <w:rPr>
          <w:lang w:eastAsia="zh-CN"/>
        </w:rPr>
      </w:pPr>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r>
        <w:rPr>
          <w:rFonts w:hint="eastAsia"/>
          <w:lang w:eastAsia="zh-CN"/>
        </w:rPr>
        <w:t xml:space="preserve">(not addressed in this solution) </w:t>
      </w:r>
      <w:r>
        <w:t>and the cryptographic technology applied to U2U discovery messages.</w:t>
      </w:r>
    </w:p>
    <w:p w14:paraId="1EF99D44" w14:textId="77777777" w:rsidR="005C113D" w:rsidRDefault="005C113D" w:rsidP="005C113D">
      <w:pPr>
        <w:rPr>
          <w:lang w:eastAsia="zh-CN"/>
        </w:rPr>
      </w:pPr>
      <w:r w:rsidRPr="008B190B">
        <w:t>This solution does not support Source/Target UE and Relay UE authorization during communication establishment.</w:t>
      </w:r>
      <w:r>
        <w:rPr>
          <w:rFonts w:hint="eastAsia"/>
          <w:lang w:eastAsia="zh-CN"/>
        </w:rPr>
        <w:t xml:space="preserve"> </w:t>
      </w:r>
      <w:r>
        <w:rPr>
          <w:lang w:eastAsia="zh-CN"/>
        </w:rPr>
        <w:t>T</w:t>
      </w:r>
      <w:r>
        <w:rPr>
          <w:rFonts w:hint="eastAsia"/>
          <w:lang w:eastAsia="zh-CN"/>
        </w:rPr>
        <w:t xml:space="preserve">his </w:t>
      </w:r>
      <w:r>
        <w:rPr>
          <w:lang w:eastAsia="zh-CN"/>
        </w:rPr>
        <w:t>authorization</w:t>
      </w:r>
      <w:r>
        <w:rPr>
          <w:rFonts w:hint="eastAsia"/>
          <w:lang w:eastAsia="zh-CN"/>
        </w:rPr>
        <w:t xml:space="preserve"> may depend on the application layer or other specific solutions.</w:t>
      </w:r>
    </w:p>
    <w:p w14:paraId="4A574DC4" w14:textId="61A45214" w:rsidR="00EF475A" w:rsidRPr="001D0577" w:rsidRDefault="00EF475A" w:rsidP="00EF475A">
      <w:pPr>
        <w:pStyle w:val="21"/>
        <w:rPr>
          <w:rFonts w:eastAsia="Malgun Gothic"/>
          <w:lang w:eastAsia="ko-KR"/>
        </w:rPr>
      </w:pPr>
      <w:bookmarkStart w:id="1320" w:name="_Toc125579116"/>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316"/>
      <w:bookmarkEnd w:id="1317"/>
      <w:bookmarkEnd w:id="1318"/>
      <w:bookmarkEnd w:id="1319"/>
      <w:bookmarkEnd w:id="1320"/>
    </w:p>
    <w:p w14:paraId="27E5C9DE" w14:textId="77777777" w:rsidR="00542BD8" w:rsidRPr="00E5600B" w:rsidRDefault="00542BD8" w:rsidP="00542BD8">
      <w:pPr>
        <w:pStyle w:val="31"/>
        <w:rPr>
          <w:lang w:eastAsia="ko-KR"/>
        </w:rPr>
      </w:pPr>
      <w:bookmarkStart w:id="1321" w:name="_Toc125579117"/>
      <w:bookmarkStart w:id="1322" w:name="_Toc120125791"/>
      <w:bookmarkStart w:id="1323" w:name="_Toc120126227"/>
      <w:bookmarkStart w:id="1324" w:name="_Toc120128247"/>
      <w:bookmarkStart w:id="1325" w:name="_Toc120132491"/>
      <w:r>
        <w:rPr>
          <w:lang w:eastAsia="ko-KR"/>
        </w:rPr>
        <w:t>6.29.1</w:t>
      </w:r>
      <w:r>
        <w:rPr>
          <w:lang w:eastAsia="ko-KR"/>
        </w:rPr>
        <w:tab/>
        <w:t>Introduction</w:t>
      </w:r>
      <w:bookmarkEnd w:id="1321"/>
    </w:p>
    <w:p w14:paraId="357E0D29" w14:textId="4742023B"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B50954">
        <w:rPr>
          <w:rFonts w:eastAsia="Malgun Gothic"/>
          <w:lang w:eastAsia="ko-KR"/>
        </w:rPr>
        <w:t xml:space="preserve"> EAP-AKA</w:t>
      </w:r>
      <w:r>
        <w:rPr>
          <w:rFonts w:eastAsia="Malgun Gothic"/>
          <w:lang w:eastAsia="ko-KR"/>
        </w:rPr>
        <w:t>'</w:t>
      </w:r>
      <w:r w:rsidRPr="00B50954">
        <w:rPr>
          <w:rFonts w:eastAsia="Malgun Gothic"/>
          <w:lang w:eastAsia="ko-KR"/>
        </w:rPr>
        <w:t>).</w:t>
      </w:r>
    </w:p>
    <w:p w14:paraId="3FCBAA9F" w14:textId="5915D0DF" w:rsidR="00542BD8" w:rsidRDefault="00542BD8" w:rsidP="00542BD8">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r>
        <w:rPr>
          <w:rFonts w:eastAsia="Malgun Gothic"/>
          <w:lang w:eastAsia="ko-KR"/>
        </w:rPr>
        <w:t>protection</w:t>
      </w:r>
      <w:r w:rsidRPr="00B50954">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284D0E">
        <w:rPr>
          <w:rFonts w:eastAsia="Malgun Gothic"/>
          <w:lang w:eastAsia="ko-KR"/>
        </w:rPr>
        <w:t>This solution applies to both Layer-2 UE-to-UE Relay and Layer-3 UE-to-UE Relay.</w:t>
      </w:r>
    </w:p>
    <w:p w14:paraId="035D6F9B" w14:textId="77777777" w:rsidR="00542BD8" w:rsidRDefault="00542BD8" w:rsidP="00542BD8">
      <w:pPr>
        <w:pStyle w:val="31"/>
        <w:rPr>
          <w:lang w:eastAsia="ko-KR"/>
        </w:rPr>
      </w:pPr>
      <w:bookmarkStart w:id="1326" w:name="_Toc125579118"/>
      <w:r>
        <w:rPr>
          <w:lang w:eastAsia="ko-KR"/>
        </w:rPr>
        <w:t>6.29.2</w:t>
      </w:r>
      <w:r>
        <w:rPr>
          <w:lang w:eastAsia="ko-KR"/>
        </w:rPr>
        <w:tab/>
        <w:t>Solution details</w:t>
      </w:r>
      <w:bookmarkEnd w:id="1326"/>
    </w:p>
    <w:p w14:paraId="328F389E" w14:textId="77777777" w:rsidR="00542BD8" w:rsidRPr="00D0595B" w:rsidRDefault="00542BD8" w:rsidP="00542BD8">
      <w:pPr>
        <w:pStyle w:val="41"/>
        <w:rPr>
          <w:lang w:eastAsia="ko-KR"/>
        </w:rPr>
      </w:pPr>
      <w:bookmarkStart w:id="1327" w:name="_Toc125579119"/>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327"/>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34FAF020" w:rsidR="00542BD8" w:rsidRDefault="00542BD8" w:rsidP="00542BD8">
      <w:pPr>
        <w:jc w:val="center"/>
        <w:rPr>
          <w:rFonts w:eastAsia="Malgun Gothic"/>
          <w:lang w:eastAsia="ko-KR"/>
        </w:rPr>
      </w:pPr>
      <w:r>
        <w:object w:dxaOrig="15481" w:dyaOrig="9744" w14:anchorId="328FF702">
          <v:shape id="_x0000_i1059" type="#_x0000_t75" style="width:423.95pt;height:266.1pt" o:ole="">
            <v:imagedata r:id="rId75" o:title=""/>
          </v:shape>
          <o:OLEObject Type="Embed" ProgID="Visio.Drawing.15" ShapeID="_x0000_i1059" DrawAspect="Content" ObjectID="_1736192121" r:id="rId76"/>
        </w:object>
      </w:r>
    </w:p>
    <w:p w14:paraId="27C3616D" w14:textId="77777777" w:rsidR="00542BD8" w:rsidRDefault="00542BD8" w:rsidP="00542BD8">
      <w:pPr>
        <w:jc w:val="center"/>
        <w:rPr>
          <w:rFonts w:eastAsia="Malgun Gothic"/>
          <w:lang w:eastAsia="ko-KR"/>
        </w:rPr>
      </w:pPr>
      <w:r>
        <w:rPr>
          <w:rFonts w:eastAsia="Malgun Gothic" w:hint="eastAsia"/>
          <w:lang w:eastAsia="ko-KR"/>
        </w:rPr>
        <w:t>Figure 6.</w:t>
      </w:r>
      <w:r>
        <w:rPr>
          <w:rFonts w:eastAsia="Malgun Gothic"/>
          <w:lang w:eastAsia="ko-KR"/>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0D7D5E94"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42BD8">
      <w:pPr>
        <w:numPr>
          <w:ilvl w:val="0"/>
          <w:numId w:val="15"/>
        </w:numPr>
        <w:rPr>
          <w:rFonts w:eastAsia="Malgun Gothic"/>
          <w:lang w:eastAsia="ko-KR"/>
        </w:rPr>
      </w:pPr>
      <w:r>
        <w:rPr>
          <w:rFonts w:eastAsia="Malgun Gothic" w:hint="eastAsia"/>
          <w:lang w:eastAsia="ko-KR"/>
        </w:rPr>
        <w:t xml:space="preserve"> </w:t>
      </w:r>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r>
        <w:rPr>
          <w:rFonts w:eastAsia="Malgun Gothic"/>
          <w:lang w:eastAsia="ko-KR"/>
        </w:rPr>
        <w:t xml:space="preserve"> by SA2</w:t>
      </w:r>
      <w:r w:rsidRPr="00BC188F">
        <w:rPr>
          <w:rFonts w:eastAsia="Malgun Gothic"/>
          <w:lang w:eastAsia="ko-KR"/>
        </w:rPr>
        <w:t xml:space="preserve"> in TR 23.700-33 [3] is to be performed in the following steps, this step is skipped</w:t>
      </w:r>
      <w:r w:rsidRPr="00D329C5">
        <w:rPr>
          <w:rFonts w:eastAsia="Malgun Gothic"/>
          <w:lang w:eastAsia="ko-KR"/>
        </w:rPr>
        <w:t>.</w:t>
      </w:r>
    </w:p>
    <w:p w14:paraId="6D0ADB09"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48581EDF" w14:textId="2402147D" w:rsidR="00542BD8" w:rsidRDefault="00542BD8" w:rsidP="00542BD8">
      <w:pPr>
        <w:ind w:left="360"/>
        <w:rPr>
          <w:rFonts w:eastAsia="Malgun Gothic"/>
          <w:lang w:eastAsia="ko-KR"/>
        </w:rPr>
      </w:pPr>
      <w:r w:rsidRPr="002E5C00">
        <w:rPr>
          <w:rFonts w:eastAsia="Malgun Gothic" w:hint="eastAsia"/>
          <w:lang w:eastAsia="ko-KR"/>
        </w:rPr>
        <w:t xml:space="preserve">The Source UE generates ephemeral public key (UE1.ePK) and </w:t>
      </w:r>
      <w:r>
        <w:rPr>
          <w:rFonts w:eastAsia="Malgun Gothic"/>
          <w:lang w:eastAsia="ko-KR"/>
        </w:rPr>
        <w:t>private</w:t>
      </w:r>
      <w:r w:rsidRPr="002E5C00">
        <w:rPr>
          <w:rFonts w:eastAsia="Malgun Gothic" w:hint="eastAsia"/>
          <w:lang w:eastAsia="ko-KR"/>
        </w:rPr>
        <w:t xml:space="preserve"> key (UE1.eSK), and </w:t>
      </w:r>
      <w:r>
        <w:rPr>
          <w:rFonts w:eastAsia="Malgun Gothic"/>
          <w:lang w:eastAsia="ko-KR"/>
        </w:rPr>
        <w:t>a digital signature (</w:t>
      </w:r>
      <w:r w:rsidRPr="002E5C00">
        <w:rPr>
          <w:rFonts w:eastAsia="Malgun Gothic" w:hint="eastAsia"/>
          <w:lang w:eastAsia="ko-KR"/>
        </w:rPr>
        <w:t>UE1.Sig</w:t>
      </w:r>
      <w:r>
        <w:rPr>
          <w:rFonts w:eastAsia="Malgun Gothic"/>
          <w:lang w:eastAsia="ko-KR"/>
        </w:rPr>
        <w:t>). The digital signature is signed over the source UE’s identity (UE1.ID) and UE1.ePK</w:t>
      </w:r>
      <w:r w:rsidRPr="002E5C00">
        <w:rPr>
          <w:rFonts w:eastAsia="Malgun Gothic" w:hint="eastAsia"/>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BD93DA1" w14:textId="5B8E89D6" w:rsidR="00542BD8" w:rsidRPr="007E6666" w:rsidRDefault="00542BD8" w:rsidP="00542BD8">
      <w:pPr>
        <w:numPr>
          <w:ilvl w:val="0"/>
          <w:numId w:val="15"/>
        </w:numPr>
        <w:rPr>
          <w:rFonts w:eastAsia="Malgun Gothic"/>
          <w:lang w:eastAsia="ko-KR"/>
        </w:rPr>
      </w:pPr>
      <w:r>
        <w:rPr>
          <w:rFonts w:eastAsia="Malgun Gothic"/>
          <w:lang w:eastAsia="ko-KR"/>
        </w:rPr>
        <w:t xml:space="preserve">The </w:t>
      </w:r>
      <w:r w:rsidRPr="00EA2C2D">
        <w:rPr>
          <w:rFonts w:eastAsia="Malgun Gothic"/>
          <w:lang w:eastAsia="ko-KR"/>
        </w:rPr>
        <w:t xml:space="preserve">Source UE wants to establish </w:t>
      </w:r>
      <w:r>
        <w:rPr>
          <w:rFonts w:eastAsia="Malgun Gothic"/>
          <w:lang w:eastAsia="ko-KR"/>
        </w:rPr>
        <w:t xml:space="preserve">a secure PC5 </w:t>
      </w:r>
      <w:r w:rsidRPr="00EA2C2D">
        <w:rPr>
          <w:rFonts w:eastAsia="Malgun Gothic"/>
          <w:lang w:eastAsia="ko-KR"/>
        </w:rPr>
        <w:t xml:space="preserve">unicast </w:t>
      </w:r>
      <w:r>
        <w:rPr>
          <w:rFonts w:eastAsia="Malgun Gothic"/>
          <w:lang w:eastAsia="ko-KR"/>
        </w:rPr>
        <w:t>link</w:t>
      </w:r>
      <w:r w:rsidRPr="00EA2C2D">
        <w:rPr>
          <w:rFonts w:eastAsia="Malgun Gothic"/>
          <w:lang w:eastAsia="ko-KR"/>
        </w:rPr>
        <w:t xml:space="preserve"> with the UE-to-UE Relay. The Source UE sends the UE-to-UE Relay a Direct Communication Request message </w:t>
      </w:r>
      <w:r>
        <w:rPr>
          <w:rFonts w:eastAsia="Malgun Gothic"/>
          <w:lang w:eastAsia="ko-KR"/>
        </w:rPr>
        <w:t>including</w:t>
      </w:r>
      <w:r w:rsidRPr="00EA2C2D">
        <w:rPr>
          <w:rFonts w:eastAsia="Malgun Gothic"/>
          <w:lang w:eastAsia="ko-KR"/>
        </w:rPr>
        <w:t xml:space="preserve"> </w:t>
      </w:r>
      <w:r>
        <w:rPr>
          <w:rFonts w:eastAsia="Malgun Gothic"/>
          <w:lang w:eastAsia="ko-KR"/>
        </w:rPr>
        <w:t xml:space="preserve">Relay Service Code (RSC) and </w:t>
      </w:r>
      <w:r w:rsidRPr="00EA2C2D">
        <w:rPr>
          <w:rFonts w:eastAsia="Malgun Gothic"/>
          <w:lang w:eastAsia="ko-KR"/>
        </w:rPr>
        <w:t xml:space="preserve">its Auth_Key_Info. The message </w:t>
      </w:r>
      <w:r>
        <w:rPr>
          <w:rFonts w:eastAsia="Malgun Gothic"/>
          <w:lang w:eastAsia="ko-KR"/>
        </w:rPr>
        <w:t xml:space="preserve">also </w:t>
      </w:r>
      <w:r w:rsidRPr="00EA2C2D">
        <w:rPr>
          <w:rFonts w:eastAsia="Malgun Gothic"/>
          <w:lang w:eastAsia="ko-KR"/>
        </w:rPr>
        <w:t xml:space="preserve">includes the </w:t>
      </w:r>
      <w:r>
        <w:rPr>
          <w:rFonts w:eastAsia="Malgun Gothic"/>
          <w:lang w:eastAsia="ko-KR"/>
        </w:rPr>
        <w:t>security capabilities and PC5 signalling security policy</w:t>
      </w:r>
      <w:r w:rsidRPr="00EA2C2D">
        <w:rPr>
          <w:rFonts w:eastAsia="Malgun Gothic"/>
          <w:lang w:eastAsia="ko-KR"/>
        </w:rPr>
        <w:t>.</w:t>
      </w:r>
    </w:p>
    <w:p w14:paraId="0C7C82CC" w14:textId="0BC74247" w:rsidR="00542BD8" w:rsidRDefault="00542BD8" w:rsidP="00542BD8">
      <w:pPr>
        <w:numPr>
          <w:ilvl w:val="0"/>
          <w:numId w:val="15"/>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UE1.Sig included in UE1.Auth_Key_Info</w:t>
      </w:r>
      <w:r>
        <w:rPr>
          <w:rFonts w:eastAsia="Malgun Gothic"/>
          <w:lang w:eastAsia="ko-KR"/>
        </w:rPr>
        <w:t xml:space="preserve"> using the security materials provisioned in step 0</w:t>
      </w:r>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ephemeral public key (UE2.ePK) and </w:t>
      </w:r>
      <w:r>
        <w:rPr>
          <w:rFonts w:eastAsia="Malgun Gothic"/>
          <w:lang w:eastAsia="ko-KR"/>
        </w:rPr>
        <w:t>private</w:t>
      </w:r>
      <w:r w:rsidRPr="007E6666">
        <w:rPr>
          <w:rFonts w:eastAsia="Malgun Gothic" w:hint="eastAsia"/>
          <w:lang w:eastAsia="ko-KR"/>
        </w:rPr>
        <w:t xml:space="preserve"> key (UE2.eSK), and </w:t>
      </w:r>
      <w:r>
        <w:rPr>
          <w:rFonts w:eastAsia="Malgun Gothic"/>
          <w:lang w:eastAsia="ko-KR"/>
        </w:rPr>
        <w:t>a digital signature (</w:t>
      </w:r>
      <w:r w:rsidRPr="007E6666">
        <w:rPr>
          <w:rFonts w:eastAsia="Malgun Gothic" w:hint="eastAsia"/>
          <w:lang w:eastAsia="ko-KR"/>
        </w:rPr>
        <w:t>UE2.Sig</w:t>
      </w:r>
      <w:r>
        <w:rPr>
          <w:rFonts w:eastAsia="Malgun Gothic"/>
          <w:lang w:eastAsia="ko-KR"/>
        </w:rPr>
        <w:t>). The digital signature is signed over the UE-to-UE Relay’s identity (UE2.ID) and UE2.ePK</w:t>
      </w:r>
      <w:r w:rsidRPr="007E6666">
        <w:rPr>
          <w:rFonts w:eastAsia="Malgun Gothic" w:hint="eastAsia"/>
          <w:lang w:eastAsia="ko-KR"/>
        </w:rPr>
        <w:t xml:space="preserve"> using the security materials provisioned in step 0.</w:t>
      </w:r>
      <w:r>
        <w:rPr>
          <w:rFonts w:eastAsia="Malgun Gothic"/>
          <w:lang w:eastAsia="ko-KR"/>
        </w:rPr>
        <w:t xml:space="preserve"> Then, the UE-to-UE Relay generates UE2.Auth_Key_Info which includes UE2.ID, UE2.ePK, and UE2.Sig.</w:t>
      </w:r>
    </w:p>
    <w:p w14:paraId="1FB278C5" w14:textId="2EC3CC1C" w:rsidR="00542BD8" w:rsidRDefault="00542BD8" w:rsidP="00542BD8">
      <w:pPr>
        <w:ind w:left="360"/>
        <w:rPr>
          <w:rFonts w:eastAsia="Malgun Gothic"/>
          <w:lang w:eastAsia="ko-KR"/>
        </w:rPr>
      </w:pPr>
      <w:r w:rsidRPr="007E6666">
        <w:rPr>
          <w:rFonts w:eastAsia="Malgun Gothic" w:hint="eastAsia"/>
          <w:lang w:eastAsia="ko-KR"/>
        </w:rPr>
        <w:t>In this step, the UE</w:t>
      </w:r>
      <w:r>
        <w:rPr>
          <w:rFonts w:eastAsia="Malgun Gothic"/>
          <w:lang w:eastAsia="ko-KR"/>
        </w:rPr>
        <w:t>-to-UE Relay</w:t>
      </w:r>
      <w:r w:rsidRPr="007E6666">
        <w:rPr>
          <w:rFonts w:eastAsia="Malgun Gothic" w:hint="eastAsia"/>
          <w:lang w:eastAsia="ko-KR"/>
        </w:rPr>
        <w:t xml:space="preserve"> derives </w:t>
      </w:r>
      <w:r>
        <w:rPr>
          <w:rFonts w:eastAsia="Malgun Gothic"/>
          <w:lang w:eastAsia="ko-KR"/>
        </w:rPr>
        <w:t>a symmetric key that is used to protect the hop-by-hop link (i.e., hop-by-hop</w:t>
      </w:r>
      <w:r w:rsidRPr="007E6666">
        <w:rPr>
          <w:rFonts w:eastAsia="Malgun Gothic" w:hint="eastAsia"/>
          <w:lang w:eastAsia="ko-KR"/>
        </w:rPr>
        <w:t xml:space="preserve"> </w:t>
      </w:r>
      <w:r>
        <w:rPr>
          <w:rFonts w:eastAsia="Malgun Gothic"/>
          <w:lang w:eastAsia="ko-KR"/>
        </w:rPr>
        <w:t>protection</w:t>
      </w:r>
      <w:r w:rsidRPr="007E6666">
        <w:rPr>
          <w:rFonts w:eastAsia="Malgun Gothic" w:hint="eastAsia"/>
          <w:lang w:eastAsia="ko-KR"/>
        </w:rPr>
        <w:t xml:space="preserve"> key</w:t>
      </w:r>
      <w:r>
        <w:rPr>
          <w:rFonts w:eastAsia="Malgun Gothic"/>
          <w:lang w:eastAsia="ko-KR"/>
        </w:rPr>
        <w:t>),</w:t>
      </w:r>
      <w:r w:rsidRPr="007E6666">
        <w:rPr>
          <w:rFonts w:eastAsia="Malgun Gothic" w:hint="eastAsia"/>
          <w:lang w:eastAsia="ko-KR"/>
        </w:rPr>
        <w:t xml:space="preserve"> using the Source UE's </w:t>
      </w:r>
      <w:r>
        <w:rPr>
          <w:rFonts w:eastAsia="Malgun Gothic"/>
          <w:lang w:eastAsia="ko-KR"/>
        </w:rPr>
        <w:t xml:space="preserve">ephemeral </w:t>
      </w:r>
      <w:r w:rsidRPr="007E6666">
        <w:rPr>
          <w:rFonts w:eastAsia="Malgun Gothic" w:hint="eastAsia"/>
          <w:lang w:eastAsia="ko-KR"/>
        </w:rPr>
        <w:t xml:space="preserve">public key (UE1.ePK) and its own </w:t>
      </w:r>
      <w:r>
        <w:rPr>
          <w:rFonts w:eastAsia="Malgun Gothic"/>
          <w:lang w:eastAsia="ko-KR"/>
        </w:rPr>
        <w:t>ephemeral private</w:t>
      </w:r>
      <w:r w:rsidRPr="007E6666">
        <w:rPr>
          <w:rFonts w:eastAsia="Malgun Gothic" w:hint="eastAsia"/>
          <w:lang w:eastAsia="ko-KR"/>
        </w:rPr>
        <w:t xml:space="preserve"> key (UE2.eSK).</w:t>
      </w:r>
    </w:p>
    <w:p w14:paraId="1CCFDAEF" w14:textId="40DB9F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the </w:t>
      </w:r>
      <w:r>
        <w:rPr>
          <w:rFonts w:eastAsia="Malgun Gothic"/>
          <w:lang w:eastAsia="ko-KR"/>
        </w:rPr>
        <w:t>Source UE</w:t>
      </w:r>
      <w:r w:rsidRPr="00B57F48">
        <w:rPr>
          <w:rFonts w:eastAsia="Malgun Gothic"/>
          <w:lang w:eastAsia="ko-KR"/>
        </w:rPr>
        <w:t xml:space="preserve"> a Direct </w:t>
      </w:r>
      <w:r>
        <w:rPr>
          <w:rFonts w:eastAsia="Malgun Gothic"/>
          <w:lang w:eastAsia="ko-KR"/>
        </w:rPr>
        <w:t>Security Mode Command</w:t>
      </w:r>
      <w:r w:rsidRPr="00B57F48">
        <w:rPr>
          <w:rFonts w:eastAsia="Malgun Gothic"/>
          <w:lang w:eastAsia="ko-KR"/>
        </w:rPr>
        <w:t xml:space="preserve"> message </w:t>
      </w:r>
      <w:r>
        <w:rPr>
          <w:rFonts w:eastAsia="Malgun Gothic"/>
          <w:lang w:eastAsia="ko-KR"/>
        </w:rPr>
        <w:t>including</w:t>
      </w:r>
      <w:r w:rsidRPr="00B57F48">
        <w:rPr>
          <w:rFonts w:eastAsia="Malgun Gothic"/>
          <w:lang w:eastAsia="ko-KR"/>
        </w:rPr>
        <w:t xml:space="preserve"> </w:t>
      </w:r>
      <w:r>
        <w:rPr>
          <w:rFonts w:eastAsia="Malgun Gothic"/>
          <w:lang w:eastAsia="ko-KR"/>
        </w:rPr>
        <w:t xml:space="preserve">RSC and </w:t>
      </w:r>
      <w:r w:rsidRPr="00B57F48">
        <w:rPr>
          <w:rFonts w:eastAsia="Malgun Gothic"/>
          <w:lang w:eastAsia="ko-KR"/>
        </w:rPr>
        <w:t>its Auth_Key_Info</w:t>
      </w:r>
      <w:r>
        <w:rPr>
          <w:rFonts w:eastAsia="Malgun Gothic"/>
          <w:lang w:eastAsia="ko-KR"/>
        </w:rPr>
        <w:t>.</w:t>
      </w:r>
    </w:p>
    <w:p w14:paraId="6D0ED398" w14:textId="4AEEE1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r>
        <w:rPr>
          <w:rFonts w:eastAsia="Malgun Gothic"/>
          <w:lang w:eastAsia="ko-KR"/>
        </w:rPr>
        <w:t>Security Mode Command</w:t>
      </w:r>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UE2.Sig included in UE2.Auth_Key_Info</w:t>
      </w:r>
      <w:r>
        <w:rPr>
          <w:rFonts w:eastAsia="Malgun Gothic"/>
          <w:lang w:eastAsia="ko-KR"/>
        </w:rPr>
        <w:t xml:space="preserve"> using the security materials provisioned in step 0</w:t>
      </w:r>
      <w:r w:rsidRPr="00B57F48">
        <w:rPr>
          <w:rFonts w:eastAsia="Malgun Gothic"/>
          <w:lang w:eastAsia="ko-KR"/>
        </w:rPr>
        <w:t xml:space="preserve">. If the verification is successful, the Source UE derives </w:t>
      </w:r>
      <w:r>
        <w:rPr>
          <w:rFonts w:eastAsia="Malgun Gothic"/>
          <w:lang w:eastAsia="ko-KR"/>
        </w:rPr>
        <w:t>a symmetric key that is used to protect the hop-by-hop link (i.e., 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r>
        <w:rPr>
          <w:rFonts w:eastAsia="Malgun Gothic"/>
          <w:lang w:eastAsia="ko-KR"/>
        </w:rPr>
        <w:lastRenderedPageBreak/>
        <w:t>protection</w:t>
      </w:r>
      <w:r w:rsidRPr="00B57F48">
        <w:rPr>
          <w:rFonts w:eastAsia="Malgun Gothic"/>
          <w:lang w:eastAsia="ko-KR"/>
        </w:rPr>
        <w:t xml:space="preserve"> key</w:t>
      </w:r>
      <w:r>
        <w:rPr>
          <w:rFonts w:eastAsia="Malgun Gothic"/>
          <w:lang w:eastAsia="ko-KR"/>
        </w:rPr>
        <w:t>),</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 xml:space="preserve">’s </w:t>
      </w:r>
      <w:r>
        <w:rPr>
          <w:rFonts w:eastAsia="Malgun Gothic"/>
          <w:lang w:eastAsia="ko-KR"/>
        </w:rPr>
        <w:t xml:space="preserve">ephemeral </w:t>
      </w:r>
      <w:r w:rsidRPr="00B57F48">
        <w:rPr>
          <w:rFonts w:eastAsia="Malgun Gothic"/>
          <w:lang w:eastAsia="ko-KR"/>
        </w:rPr>
        <w:t xml:space="preserve">public key (UE2.ePK) and its own </w:t>
      </w:r>
      <w:r>
        <w:rPr>
          <w:rFonts w:eastAsia="Malgun Gothic"/>
          <w:lang w:eastAsia="ko-KR"/>
        </w:rPr>
        <w:t>ephemeral private</w:t>
      </w:r>
      <w:r w:rsidRPr="00B57F48">
        <w:rPr>
          <w:rFonts w:eastAsia="Malgun Gothic"/>
          <w:lang w:eastAsia="ko-KR"/>
        </w:rPr>
        <w:t xml:space="preserve"> key (UE1.eSK).</w:t>
      </w:r>
    </w:p>
    <w:p w14:paraId="6CD86713"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1C41A7">
        <w:rPr>
          <w:rFonts w:eastAsia="Malgun Gothic"/>
          <w:lang w:eastAsia="ko-KR"/>
        </w:rPr>
        <w:t xml:space="preserve">The Source UE </w:t>
      </w:r>
      <w:r>
        <w:rPr>
          <w:rFonts w:eastAsia="Malgun Gothic"/>
          <w:lang w:eastAsia="ko-KR"/>
        </w:rPr>
        <w:t>sends</w:t>
      </w:r>
      <w:r w:rsidRPr="001C41A7">
        <w:rPr>
          <w:rFonts w:eastAsia="Malgun Gothic"/>
          <w:lang w:eastAsia="ko-KR"/>
        </w:rPr>
        <w:t xml:space="preserve"> </w:t>
      </w:r>
      <w:r>
        <w:rPr>
          <w:rFonts w:eastAsia="Malgun Gothic"/>
          <w:lang w:eastAsia="ko-KR"/>
        </w:rPr>
        <w:t xml:space="preserve">the UE-to-UE Relay </w:t>
      </w:r>
      <w:r w:rsidRPr="001C41A7">
        <w:rPr>
          <w:rFonts w:eastAsia="Malgun Gothic"/>
          <w:lang w:eastAsia="ko-KR"/>
        </w:rPr>
        <w:t>a Direct</w:t>
      </w:r>
      <w:r>
        <w:rPr>
          <w:rFonts w:eastAsia="Malgun Gothic"/>
          <w:lang w:eastAsia="ko-KR"/>
        </w:rPr>
        <w:t xml:space="preserve"> Security Mode Complete message.</w:t>
      </w:r>
    </w:p>
    <w:p w14:paraId="44F743A8" w14:textId="3FDD0E2D"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and used in the chosen confidentiality and integrity algorithms, respectively.</w:t>
      </w:r>
    </w:p>
    <w:p w14:paraId="5CEB5254" w14:textId="4C64FAB8" w:rsidR="00542BD8" w:rsidRDefault="00542BD8" w:rsidP="00542BD8">
      <w:pPr>
        <w:numPr>
          <w:ilvl w:val="0"/>
          <w:numId w:val="15"/>
        </w:numPr>
        <w:rPr>
          <w:lang w:eastAsia="ko-KR"/>
        </w:rPr>
      </w:pPr>
      <w:r>
        <w:rPr>
          <w:rFonts w:eastAsia="Malgun Gothic"/>
          <w:lang w:eastAsia="ko-KR"/>
        </w:rPr>
        <w:t xml:space="preserve"> </w:t>
      </w:r>
      <w:r>
        <w:rPr>
          <w:rFonts w:eastAsia="Malgun Gothic" w:hint="eastAsia"/>
          <w:lang w:eastAsia="ko-KR"/>
        </w:rPr>
        <w:t>The hop-by-hop security between the UE-to-UE Relay and the Target UE</w:t>
      </w:r>
      <w:r>
        <w:rPr>
          <w:rFonts w:eastAsia="Malgun Gothic"/>
          <w:lang w:eastAsia="ko-KR"/>
        </w:rPr>
        <w:t xml:space="preserve"> is established by repeating the step 2-8,</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p>
    <w:p w14:paraId="4AC25999" w14:textId="58F354C9" w:rsidR="00542BD8" w:rsidRPr="007E6666" w:rsidRDefault="00542BD8" w:rsidP="00542BD8">
      <w:pPr>
        <w:pStyle w:val="NO"/>
        <w:rPr>
          <w:rFonts w:eastAsia="Malgun Gothic"/>
          <w:lang w:eastAsia="ko-KR"/>
        </w:rPr>
      </w:pPr>
      <w:r>
        <w:rPr>
          <w:lang w:eastAsia="ko-KR"/>
        </w:rPr>
        <w:t>NOTE 1</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 The end-to-end security between the Source UE and the Target UE over the UE-to-UE Relay can be established by Solution #19 in this specification.</w:t>
      </w:r>
    </w:p>
    <w:p w14:paraId="1CF430CE" w14:textId="77777777" w:rsidR="00542BD8" w:rsidRDefault="00542BD8" w:rsidP="00542BD8">
      <w:pPr>
        <w:pStyle w:val="41"/>
        <w:rPr>
          <w:rFonts w:eastAsia="Malgun Gothic"/>
          <w:lang w:eastAsia="ko-KR"/>
        </w:rPr>
      </w:pPr>
      <w:bookmarkStart w:id="1328" w:name="_Toc125579120"/>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328"/>
    </w:p>
    <w:p w14:paraId="5F0109BA" w14:textId="0A088B19" w:rsidR="00542BD8" w:rsidRPr="00480C40" w:rsidRDefault="00542BD8" w:rsidP="00542BD8">
      <w:pPr>
        <w:rPr>
          <w:rFonts w:eastAsia="Malgun Gothic"/>
          <w:lang w:eastAsia="ko-KR"/>
        </w:rPr>
      </w:pPr>
      <w:r w:rsidRPr="00480C40">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480C40">
        <w:rPr>
          <w:rFonts w:eastAsia="Malgun Gothic"/>
          <w:lang w:eastAsia="ko-KR"/>
        </w:rPr>
        <w:t>elay service. The UE-to-UE indication of the Source/Target UE indicates:</w:t>
      </w:r>
    </w:p>
    <w:p w14:paraId="1B3F60DD" w14:textId="13CC9714" w:rsidR="00542BD8" w:rsidRPr="00480C40" w:rsidRDefault="00542BD8" w:rsidP="00542BD8">
      <w:pPr>
        <w:numPr>
          <w:ilvl w:val="0"/>
          <w:numId w:val="28"/>
        </w:numPr>
        <w:rPr>
          <w:rFonts w:eastAsia="Malgun Gothic"/>
          <w:lang w:eastAsia="ko-KR"/>
        </w:rPr>
      </w:pPr>
      <w:r w:rsidRPr="00480C40">
        <w:rPr>
          <w:rFonts w:eastAsia="Malgun Gothic"/>
          <w:lang w:eastAsia="ko-KR"/>
        </w:rPr>
        <w:t xml:space="preserve">Whether the Source/Target UE is authorized to receive the UE-to-UE </w:t>
      </w:r>
      <w:r>
        <w:rPr>
          <w:rFonts w:eastAsia="Malgun Gothic"/>
          <w:lang w:eastAsia="ko-KR"/>
        </w:rPr>
        <w:t>R</w:t>
      </w:r>
      <w:r w:rsidRPr="00480C40">
        <w:rPr>
          <w:rFonts w:eastAsia="Malgun Gothic"/>
          <w:lang w:eastAsia="ko-KR"/>
        </w:rPr>
        <w:t>elay service;</w:t>
      </w:r>
    </w:p>
    <w:p w14:paraId="6973CB3C" w14:textId="77777777" w:rsidR="00542BD8" w:rsidRPr="00480C40" w:rsidRDefault="00542BD8" w:rsidP="00542BD8">
      <w:pPr>
        <w:rPr>
          <w:rFonts w:eastAsia="Malgun Gothic"/>
          <w:lang w:eastAsia="ko-KR"/>
        </w:rPr>
      </w:pPr>
      <w:r w:rsidRPr="00480C40">
        <w:rPr>
          <w:rFonts w:eastAsia="Malgun Gothic"/>
          <w:lang w:eastAsia="ko-KR"/>
        </w:rPr>
        <w:t>And the UE-to-UE indication of the UE-to-UE Relay indicates:</w:t>
      </w:r>
    </w:p>
    <w:p w14:paraId="70E9B8CD" w14:textId="71954D6D" w:rsidR="00542BD8" w:rsidRPr="00480C40" w:rsidRDefault="00542BD8" w:rsidP="00542BD8">
      <w:pPr>
        <w:numPr>
          <w:ilvl w:val="0"/>
          <w:numId w:val="27"/>
        </w:numPr>
        <w:rPr>
          <w:rFonts w:eastAsia="Malgun Gothic"/>
          <w:lang w:eastAsia="ko-KR"/>
        </w:rPr>
      </w:pPr>
      <w:r w:rsidRPr="00480C40">
        <w:rPr>
          <w:rFonts w:eastAsia="Malgun Gothic"/>
          <w:lang w:eastAsia="ko-KR"/>
        </w:rPr>
        <w:t xml:space="preserve">Whether the UE-to-UE Relay is authorized to provide the UE-to-UE </w:t>
      </w:r>
      <w:r>
        <w:rPr>
          <w:rFonts w:eastAsia="Malgun Gothic"/>
          <w:lang w:eastAsia="ko-KR"/>
        </w:rPr>
        <w:t>R</w:t>
      </w:r>
      <w:r w:rsidRPr="00480C40">
        <w:rPr>
          <w:rFonts w:eastAsia="Malgun Gothic"/>
          <w:lang w:eastAsia="ko-KR"/>
        </w:rPr>
        <w:t>elay service</w:t>
      </w:r>
      <w:r>
        <w:rPr>
          <w:rFonts w:eastAsia="Malgun Gothic"/>
          <w:lang w:eastAsia="ko-KR"/>
        </w:rPr>
        <w:t>.</w:t>
      </w:r>
    </w:p>
    <w:p w14:paraId="73CBED5A" w14:textId="2521DCD8" w:rsidR="00542BD8" w:rsidRPr="00480C40" w:rsidRDefault="00542BD8" w:rsidP="00542BD8">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r>
        <w:rPr>
          <w:rFonts w:eastAsia="Malgun Gothic"/>
          <w:lang w:eastAsia="ko-KR"/>
        </w:rPr>
        <w:t>, which allows the UE to receive or provide the UE-to-UE Relay service</w:t>
      </w:r>
      <w:r w:rsidRPr="00480C40">
        <w:rPr>
          <w:rFonts w:eastAsia="Malgun Gothic"/>
          <w:lang w:eastAsia="ko-KR"/>
        </w:rPr>
        <w:t xml:space="preserve">, the UE </w:t>
      </w:r>
      <w:r>
        <w:rPr>
          <w:rFonts w:eastAsia="Malgun Gothic"/>
          <w:lang w:eastAsia="ko-KR"/>
        </w:rPr>
        <w:t>provides</w:t>
      </w:r>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480C40">
        <w:rPr>
          <w:rFonts w:eastAsia="Malgun Gothic"/>
          <w:lang w:eastAsia="ko-KR"/>
        </w:rPr>
        <w:t xml:space="preserve">ID and </w:t>
      </w:r>
      <w:r>
        <w:rPr>
          <w:rFonts w:eastAsia="Malgun Gothic"/>
          <w:lang w:eastAsia="ko-KR"/>
        </w:rPr>
        <w:t xml:space="preserve">the generated </w:t>
      </w:r>
      <w:r w:rsidRPr="00480C40">
        <w:rPr>
          <w:rFonts w:eastAsia="Malgun Gothic"/>
          <w:lang w:eastAsia="ko-KR"/>
        </w:rPr>
        <w:t>public key</w:t>
      </w:r>
      <w:r>
        <w:rPr>
          <w:rFonts w:eastAsia="Malgun Gothic"/>
          <w:lang w:eastAsia="ko-KR"/>
        </w:rPr>
        <w:t>.</w:t>
      </w:r>
      <w:r w:rsidRPr="00480C40">
        <w:rPr>
          <w:rFonts w:eastAsia="Malgun Gothic"/>
          <w:lang w:eastAsia="ko-KR"/>
        </w:rPr>
        <w:t xml:space="preserve"> </w:t>
      </w:r>
      <w:r>
        <w:rPr>
          <w:rFonts w:eastAsia="Malgun Gothic"/>
          <w:lang w:eastAsia="ko-KR"/>
        </w:rPr>
        <w:t xml:space="preserve">In the Identity-based approach, the UE shall generate UE-to-UE_Auth_Info including the UE’s </w:t>
      </w:r>
      <w:r w:rsidRPr="00480C40">
        <w:rPr>
          <w:rFonts w:eastAsia="Malgun Gothic"/>
          <w:lang w:eastAsia="ko-KR"/>
        </w:rPr>
        <w:t>ID.</w:t>
      </w:r>
    </w:p>
    <w:p w14:paraId="715D96B8" w14:textId="77777777" w:rsidR="00542BD8" w:rsidRDefault="00542BD8" w:rsidP="00542BD8">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2E6C08CE" w14:textId="77777777" w:rsidR="00542BD8" w:rsidRDefault="00542BD8" w:rsidP="00542BD8">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019A9956" w14:textId="77777777" w:rsidR="00542BD8" w:rsidRDefault="00542BD8">
      <w:pPr>
        <w:rPr>
          <w:lang w:eastAsia="ko-KR"/>
        </w:rPr>
      </w:pPr>
      <w:r w:rsidRPr="006259B6">
        <w:rPr>
          <w:lang w:eastAsia="ko-KR"/>
        </w:rPr>
        <w:t>Editor’s note: AUSF impact for generating and provisioning security materials to UEs needs to be studied.</w:t>
      </w:r>
    </w:p>
    <w:p w14:paraId="22F92B32" w14:textId="77777777" w:rsidR="00542BD8" w:rsidRDefault="00542BD8">
      <w:pPr>
        <w:rPr>
          <w:rFonts w:eastAsia="Malgun Gothic"/>
          <w:lang w:eastAsia="ko-KR"/>
        </w:rPr>
      </w:pPr>
      <w:r w:rsidRPr="006259B6">
        <w:rPr>
          <w:lang w:eastAsia="ko-KR"/>
        </w:rPr>
        <w:t xml:space="preserve">Editor’s note: </w:t>
      </w:r>
      <w:r>
        <w:rPr>
          <w:lang w:eastAsia="ko-KR"/>
        </w:rPr>
        <w:t>How to support U2U relay services across multiple PLMNs is FFS.</w:t>
      </w:r>
    </w:p>
    <w:p w14:paraId="4BFAE46C" w14:textId="461FCAAD" w:rsidR="00542BD8" w:rsidRPr="00480C40" w:rsidRDefault="00542BD8" w:rsidP="00542BD8">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480C40">
        <w:rPr>
          <w:rFonts w:eastAsia="Malgun Gothic"/>
          <w:lang w:eastAsia="ko-KR"/>
        </w:rPr>
        <w:t xml:space="preserve"> been expired.</w:t>
      </w:r>
    </w:p>
    <w:p w14:paraId="7319DE9B" w14:textId="6E9976E4" w:rsidR="00542BD8" w:rsidRPr="00B40F2F" w:rsidRDefault="00542BD8" w:rsidP="00542BD8">
      <w:pPr>
        <w:pStyle w:val="NO"/>
        <w:rPr>
          <w:rFonts w:eastAsia="Malgun Gothic"/>
          <w:color w:val="4472C4"/>
          <w:lang w:eastAsia="ko-KR"/>
        </w:rPr>
      </w:pPr>
      <w:r w:rsidRPr="002873E4">
        <w:rPr>
          <w:caps/>
        </w:rPr>
        <w:t>Note</w:t>
      </w:r>
      <w:r w:rsidRPr="002873E4">
        <w:rPr>
          <w:rFonts w:hint="eastAsia"/>
          <w:caps/>
          <w:lang w:eastAsia="zh-CN"/>
        </w:rPr>
        <w:t xml:space="preserve"> </w:t>
      </w:r>
      <w:r>
        <w:rPr>
          <w:caps/>
          <w:lang w:eastAsia="zh-CN"/>
        </w:rPr>
        <w:t>2</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722C128F" w14:textId="62B1BD8B" w:rsidR="00542BD8" w:rsidRDefault="00542BD8" w:rsidP="00542BD8">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signitures of other UEs.</w:t>
      </w:r>
    </w:p>
    <w:p w14:paraId="1FD0E5F2" w14:textId="77777777" w:rsidR="00542BD8" w:rsidRDefault="00542BD8" w:rsidP="00542BD8">
      <w:pPr>
        <w:rPr>
          <w:rFonts w:eastAsia="Malgun Gothic"/>
          <w:lang w:eastAsia="ko-KR"/>
        </w:rPr>
      </w:pPr>
      <w:r>
        <w:rPr>
          <w:rFonts w:eastAsia="Malgun Gothic" w:hint="eastAsia"/>
          <w:lang w:eastAsia="ko-KR"/>
        </w:rPr>
        <w:t xml:space="preserve">If the </w:t>
      </w:r>
      <w:r>
        <w:rPr>
          <w:rFonts w:eastAsia="Malgun Gothic"/>
          <w:lang w:eastAsia="ko-KR"/>
        </w:rPr>
        <w:t xml:space="preserve">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w:t>
      </w:r>
      <w:r>
        <w:rPr>
          <w:rFonts w:eastAsia="Malgun Gothic"/>
          <w:lang w:eastAsia="ko-KR"/>
        </w:rPr>
        <w:lastRenderedPageBreak/>
        <w:t>security policy/parameters of the UE-to-UE Relay related to the UE-to-UE Relay service includes Hop-by-hop Security Indicator per RSC:</w:t>
      </w:r>
    </w:p>
    <w:p w14:paraId="2C124144" w14:textId="77777777" w:rsidR="00542BD8" w:rsidRDefault="00542BD8" w:rsidP="00542BD8">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r>
        <w:rPr>
          <w:rFonts w:eastAsia="Malgun Gothic" w:hint="eastAsia"/>
          <w:lang w:eastAsia="ko-KR"/>
        </w:rPr>
        <w:t>;</w:t>
      </w:r>
    </w:p>
    <w:p w14:paraId="535EAB10" w14:textId="77777777" w:rsidR="00542BD8" w:rsidRPr="00671E7D" w:rsidRDefault="00542BD8" w:rsidP="00542BD8">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 establishment, and available methods for the Direct Authentication and Key Establishment between the Source UE and the Target UE (e.g., Certification-based approach, Identity-based approach, etc), if neede</w:t>
      </w:r>
      <w:r>
        <w:rPr>
          <w:rFonts w:eastAsia="Malgun Gothic"/>
          <w:lang w:eastAsia="ko-KR"/>
        </w:rPr>
        <w:t>d.</w:t>
      </w:r>
    </w:p>
    <w:p w14:paraId="71D56B16" w14:textId="77777777" w:rsidR="00542BD8" w:rsidRDefault="00542BD8" w:rsidP="00542BD8">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to protect the UE-to-UE relay traffic.</w:t>
      </w:r>
    </w:p>
    <w:p w14:paraId="237A28E0" w14:textId="77777777" w:rsidR="00542BD8" w:rsidRPr="002724B8" w:rsidRDefault="00542BD8">
      <w:pPr>
        <w:rPr>
          <w:rFonts w:eastAsia="Malgun Gothic"/>
          <w:lang w:eastAsia="ko-KR"/>
        </w:rPr>
      </w:pPr>
      <w:r w:rsidRPr="006259B6">
        <w:rPr>
          <w:lang w:eastAsia="ko-KR"/>
        </w:rPr>
        <w:t xml:space="preserve">Editor’s note: </w:t>
      </w:r>
      <w:r w:rsidRPr="00D81000">
        <w:rPr>
          <w:lang w:eastAsia="ko-KR"/>
        </w:rPr>
        <w:t xml:space="preserve">The granularity of the </w:t>
      </w:r>
      <w:r>
        <w:rPr>
          <w:lang w:eastAsia="ko-KR"/>
        </w:rPr>
        <w:t>H</w:t>
      </w:r>
      <w:r w:rsidRPr="00D81000">
        <w:rPr>
          <w:lang w:eastAsia="ko-KR"/>
        </w:rPr>
        <w:t xml:space="preserve">op-by-hop </w:t>
      </w:r>
      <w:r>
        <w:rPr>
          <w:lang w:eastAsia="ko-KR"/>
        </w:rPr>
        <w:t>S</w:t>
      </w:r>
      <w:r w:rsidRPr="00D81000">
        <w:rPr>
          <w:lang w:eastAsia="ko-KR"/>
        </w:rPr>
        <w:t xml:space="preserve">ecurity </w:t>
      </w:r>
      <w:r>
        <w:rPr>
          <w:lang w:eastAsia="ko-KR"/>
        </w:rPr>
        <w:t>I</w:t>
      </w:r>
      <w:r w:rsidRPr="00D81000">
        <w:rPr>
          <w:lang w:eastAsia="ko-KR"/>
        </w:rPr>
        <w:t xml:space="preserve">ndicator and/or </w:t>
      </w:r>
      <w:r>
        <w:rPr>
          <w:lang w:eastAsia="ko-KR"/>
        </w:rPr>
        <w:t>En</w:t>
      </w:r>
      <w:r w:rsidRPr="00D81000">
        <w:rPr>
          <w:lang w:eastAsia="ko-KR"/>
        </w:rPr>
        <w:t xml:space="preserve">d-to-end </w:t>
      </w:r>
      <w:r>
        <w:rPr>
          <w:lang w:eastAsia="ko-KR"/>
        </w:rPr>
        <w:t>S</w:t>
      </w:r>
      <w:r w:rsidRPr="00D81000">
        <w:rPr>
          <w:lang w:eastAsia="ko-KR"/>
        </w:rPr>
        <w:t xml:space="preserve">ecurity </w:t>
      </w:r>
      <w:r>
        <w:rPr>
          <w:lang w:eastAsia="ko-KR"/>
        </w:rPr>
        <w:t>I</w:t>
      </w:r>
      <w:r w:rsidRPr="00D81000">
        <w:rPr>
          <w:lang w:eastAsia="ko-KR"/>
        </w:rPr>
        <w:t>ndicator is FFS</w:t>
      </w:r>
      <w:r>
        <w:rPr>
          <w:lang w:eastAsia="ko-KR"/>
        </w:rPr>
        <w:t>.</w:t>
      </w:r>
    </w:p>
    <w:p w14:paraId="207ED2D9" w14:textId="77777777" w:rsidR="00542BD8" w:rsidRDefault="00542BD8" w:rsidP="00542BD8">
      <w:pPr>
        <w:pStyle w:val="31"/>
        <w:rPr>
          <w:lang w:eastAsia="ko-KR"/>
        </w:rPr>
      </w:pPr>
      <w:bookmarkStart w:id="1329" w:name="_Toc125579121"/>
      <w:r>
        <w:rPr>
          <w:lang w:eastAsia="ko-KR"/>
        </w:rPr>
        <w:t>6.29.3</w:t>
      </w:r>
      <w:r>
        <w:rPr>
          <w:lang w:eastAsia="ko-KR"/>
        </w:rPr>
        <w:tab/>
        <w:t>Evaluation</w:t>
      </w:r>
      <w:bookmarkEnd w:id="1329"/>
    </w:p>
    <w:p w14:paraId="3C6B8E86" w14:textId="57C171A2"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4</w:t>
      </w:r>
      <w:r w:rsidRPr="00E5600B">
        <w:rPr>
          <w:rFonts w:eastAsia="Malgun Gothic"/>
          <w:color w:val="000000"/>
          <w:lang w:eastAsia="ko-KR"/>
        </w:rPr>
        <w:t>]</w:t>
      </w:r>
      <w:r>
        <w:rPr>
          <w:rFonts w:eastAsia="Malgun Gothic"/>
          <w:color w:val="000000"/>
          <w:lang w:eastAsia="ko-KR"/>
        </w:rPr>
        <w:t>.</w:t>
      </w:r>
    </w:p>
    <w:p w14:paraId="36C89032" w14:textId="77777777" w:rsidR="00542BD8" w:rsidRDefault="00542BD8" w:rsidP="00542BD8">
      <w:pPr>
        <w:rPr>
          <w:rFonts w:eastAsia="Malgun Gothic"/>
          <w:lang w:eastAsia="ko-KR"/>
        </w:rPr>
      </w:pPr>
      <w:r>
        <w:rPr>
          <w:rFonts w:eastAsia="Malgun Gothic"/>
          <w:lang w:eastAsia="ko-KR"/>
        </w:rPr>
        <w:t>This solution supports a means for the UEs to agree on the same hop-by-hop security protection schemes in UE-to-UE Relay service.</w:t>
      </w:r>
    </w:p>
    <w:p w14:paraId="47509B57"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7A6435E3"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4924F43D" w14:textId="46C71645" w:rsidR="00750998" w:rsidRDefault="00750998" w:rsidP="00750998">
      <w:pPr>
        <w:pStyle w:val="21"/>
      </w:pPr>
      <w:bookmarkStart w:id="1330" w:name="_Toc125579122"/>
      <w:r>
        <w:t>6.</w:t>
      </w:r>
      <w:r>
        <w:rPr>
          <w:rFonts w:hint="eastAsia"/>
          <w:lang w:eastAsia="zh-CN"/>
        </w:rPr>
        <w:t>30</w:t>
      </w:r>
      <w:r>
        <w:tab/>
      </w:r>
      <w:r w:rsidRPr="00750998">
        <w:t>Solution #30: Security for discovery integrated into PC5 link establishment</w:t>
      </w:r>
      <w:bookmarkEnd w:id="1322"/>
      <w:bookmarkEnd w:id="1323"/>
      <w:bookmarkEnd w:id="1324"/>
      <w:bookmarkEnd w:id="1325"/>
      <w:bookmarkEnd w:id="1330"/>
    </w:p>
    <w:p w14:paraId="220D45A5" w14:textId="325FF122" w:rsidR="00750998" w:rsidRDefault="00750998" w:rsidP="00750998">
      <w:pPr>
        <w:pStyle w:val="31"/>
      </w:pPr>
      <w:bookmarkStart w:id="1331" w:name="_Toc120125792"/>
      <w:bookmarkStart w:id="1332" w:name="_Toc120126228"/>
      <w:bookmarkStart w:id="1333" w:name="_Toc120128248"/>
      <w:bookmarkStart w:id="1334" w:name="_Toc120132492"/>
      <w:bookmarkStart w:id="1335" w:name="_Toc125579123"/>
      <w:r>
        <w:t>6.</w:t>
      </w:r>
      <w:r>
        <w:rPr>
          <w:rFonts w:hint="eastAsia"/>
          <w:lang w:eastAsia="zh-CN"/>
        </w:rPr>
        <w:t>30</w:t>
      </w:r>
      <w:r>
        <w:t>.1</w:t>
      </w:r>
      <w:r>
        <w:tab/>
        <w:t>Introduction</w:t>
      </w:r>
      <w:bookmarkEnd w:id="1331"/>
      <w:bookmarkEnd w:id="1332"/>
      <w:bookmarkEnd w:id="1333"/>
      <w:bookmarkEnd w:id="1334"/>
      <w:bookmarkEnd w:id="1335"/>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2CF73B39" w14:textId="05048132" w:rsidR="00657E8B" w:rsidRDefault="00657E8B" w:rsidP="00657E8B">
      <w:pPr>
        <w:pStyle w:val="31"/>
      </w:pPr>
      <w:bookmarkStart w:id="1336" w:name="_Toc120125793"/>
      <w:bookmarkStart w:id="1337" w:name="_Toc120126229"/>
      <w:bookmarkStart w:id="1338" w:name="_Toc120128249"/>
      <w:bookmarkStart w:id="1339" w:name="_Toc120132493"/>
      <w:bookmarkStart w:id="1340" w:name="_Toc125579124"/>
      <w:r>
        <w:lastRenderedPageBreak/>
        <w:t>6.</w:t>
      </w:r>
      <w:r>
        <w:rPr>
          <w:rFonts w:hint="eastAsia"/>
          <w:lang w:eastAsia="zh-CN"/>
        </w:rPr>
        <w:t>30</w:t>
      </w:r>
      <w:r>
        <w:t>.2</w:t>
      </w:r>
      <w:r>
        <w:tab/>
        <w:t>Solution details</w:t>
      </w:r>
      <w:bookmarkEnd w:id="1336"/>
      <w:bookmarkEnd w:id="1337"/>
      <w:bookmarkEnd w:id="1338"/>
      <w:bookmarkEnd w:id="1339"/>
      <w:bookmarkEnd w:id="1340"/>
    </w:p>
    <w:p w14:paraId="23A7D618" w14:textId="77777777" w:rsidR="00657E8B" w:rsidRDefault="00D7115D" w:rsidP="00657E8B">
      <w:r>
        <w:pict w14:anchorId="261BD9FD">
          <v:shape id="_x0000_i1060" type="#_x0000_t75" style="width:481.55pt;height:542.6pt">
            <v:imagedata r:id="rId77" o:title="gai1"/>
          </v:shape>
        </w:pict>
      </w:r>
    </w:p>
    <w:p w14:paraId="78CD2F22" w14:textId="0C3C1088" w:rsidR="00657E8B" w:rsidRPr="0098367F" w:rsidRDefault="00657E8B" w:rsidP="00657E8B">
      <w:pPr>
        <w:pStyle w:val="TF"/>
      </w:pPr>
      <w:r w:rsidRPr="0098367F">
        <w:t>Figure 6.</w:t>
      </w:r>
      <w:r>
        <w:rPr>
          <w:rFonts w:hint="eastAsia"/>
          <w:lang w:eastAsia="zh-CN"/>
        </w:rPr>
        <w:t>30</w:t>
      </w:r>
      <w:r w:rsidRPr="0098367F">
        <w:t>.2-1:</w:t>
      </w:r>
      <w:r w:rsidRPr="0098367F">
        <w:tab/>
      </w:r>
      <w:r>
        <w:t>Security for discovery integrated into PC5 link establishment</w:t>
      </w:r>
    </w:p>
    <w:p w14:paraId="3F9212CD" w14:textId="3AD91B8B" w:rsidR="00657E8B" w:rsidRPr="00B40F2F" w:rsidRDefault="00657E8B" w:rsidP="00657E8B">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0240644F" w14:textId="77777777" w:rsidR="00657E8B" w:rsidRDefault="00657E8B" w:rsidP="00657E8B">
      <w:r>
        <w:t xml:space="preserve">Steps 1a-3a refer to the Discovery Key Request </w:t>
      </w:r>
      <w:r>
        <w:rPr>
          <w:rFonts w:hint="eastAsia"/>
          <w:lang w:eastAsia="zh-CN"/>
        </w:rPr>
        <w:t>p</w:t>
      </w:r>
      <w:r>
        <w:t xml:space="preserve">rocedure of UE-to-UE Relay. </w:t>
      </w:r>
    </w:p>
    <w:p w14:paraId="7B54D27C" w14:textId="77777777" w:rsidR="00657E8B" w:rsidRDefault="00657E8B" w:rsidP="00657E8B">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001BCA33" w14:textId="77777777" w:rsidR="00657E8B" w:rsidRDefault="00657E8B" w:rsidP="00657E8B">
      <w:pPr>
        <w:ind w:left="284" w:hanging="284"/>
      </w:pPr>
      <w:r w:rsidRPr="00C95330">
        <w:lastRenderedPageBreak/>
        <w:t>2a.</w:t>
      </w:r>
      <w:r w:rsidRPr="00C95330">
        <w:tab/>
        <w:t>The 5G DDNM</w:t>
      </w:r>
      <w:r>
        <w:t>F</w:t>
      </w:r>
      <w:r w:rsidRPr="00C95330">
        <w:t xml:space="preserve"> may check for the authorization with the ProSe Application Server based on the User Info ID and RSC.</w:t>
      </w:r>
    </w:p>
    <w:p w14:paraId="4528C731" w14:textId="77777777" w:rsidR="00657E8B" w:rsidRDefault="00657E8B" w:rsidP="00657E8B">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486E7346" w14:textId="77777777" w:rsidR="00657E8B" w:rsidRDefault="00657E8B" w:rsidP="00657E8B">
      <w:r>
        <w:t xml:space="preserve">Steps 1b-3b refer to the Discovery Key Request </w:t>
      </w:r>
      <w:r>
        <w:rPr>
          <w:rFonts w:hint="eastAsia"/>
          <w:lang w:eastAsia="zh-CN"/>
        </w:rPr>
        <w:t>p</w:t>
      </w:r>
      <w:r>
        <w:t xml:space="preserve">rocedure of Source UE/Target UE. </w:t>
      </w:r>
    </w:p>
    <w:p w14:paraId="50492FCD" w14:textId="77777777" w:rsidR="00657E8B" w:rsidRDefault="00657E8B" w:rsidP="00657E8B">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22BBB07A" w14:textId="77777777" w:rsidR="00657E8B" w:rsidRDefault="00657E8B" w:rsidP="00657E8B">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156E0C78" w14:textId="77777777" w:rsidR="00657E8B" w:rsidRDefault="00657E8B" w:rsidP="00657E8B">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39E10A65" w14:textId="77777777" w:rsidR="00657E8B" w:rsidRDefault="00657E8B" w:rsidP="00657E8B">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p>
    <w:p w14:paraId="10520431" w14:textId="33314286" w:rsidR="00BA69C3" w:rsidRPr="00B40F2F" w:rsidRDefault="00BA69C3" w:rsidP="00BA69C3">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p>
    <w:p w14:paraId="35777EE7" w14:textId="03D1CD06" w:rsidR="00BA69C3" w:rsidRPr="00BA7220" w:rsidRDefault="00BA69C3" w:rsidP="00BA69C3">
      <w:pPr>
        <w:pStyle w:val="NO"/>
      </w:pPr>
      <w:r w:rsidRPr="005B29E9">
        <w:rPr>
          <w:caps/>
        </w:rPr>
        <w:t>Note</w:t>
      </w:r>
      <w:r>
        <w:rPr>
          <w:rFonts w:hint="eastAsia"/>
          <w:caps/>
          <w:lang w:eastAsia="zh-CN"/>
        </w:rPr>
        <w:t xml:space="preserve"> 3</w:t>
      </w:r>
      <w:r w:rsidRPr="005B29E9">
        <w:t>:</w:t>
      </w:r>
      <w:r w:rsidRPr="005B29E9">
        <w:tab/>
      </w:r>
      <w:r>
        <w:t xml:space="preserve">How to pre-configure the long term </w:t>
      </w:r>
      <w:r w:rsidRPr="00F74405">
        <w:t>credential and the long term credential ID to the UE is out of the 3GPP scope.</w:t>
      </w:r>
    </w:p>
    <w:p w14:paraId="28A6CEFE" w14:textId="77777777" w:rsidR="00657E8B" w:rsidRDefault="00657E8B" w:rsidP="00657E8B">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225FB121" w14:textId="77777777" w:rsidR="00657E8B" w:rsidRDefault="00657E8B" w:rsidP="00657E8B">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4C1B0412" w14:textId="77777777" w:rsidR="00657E8B" w:rsidRDefault="00657E8B" w:rsidP="00657E8B">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43781283" w14:textId="77777777" w:rsidR="00657E8B" w:rsidRDefault="00657E8B" w:rsidP="00657E8B">
      <w:pPr>
        <w:ind w:left="284" w:hanging="284"/>
      </w:pPr>
      <w:r>
        <w:t>8. The U2U Relay-2 responds with a Direct Security Mode Complete message to the Target UE.</w:t>
      </w:r>
    </w:p>
    <w:p w14:paraId="706AFB9C" w14:textId="77777777" w:rsidR="00657E8B" w:rsidRDefault="00657E8B" w:rsidP="00657E8B">
      <w:pPr>
        <w:ind w:left="284" w:hanging="284"/>
      </w:pPr>
      <w:r>
        <w:t>9. Once receiving the Direct Security Mode Complete message from the U2U relay-2, the Target UE sends the Direct Communication Accept message to the U2U Relay-2.</w:t>
      </w:r>
    </w:p>
    <w:p w14:paraId="53438F93" w14:textId="77777777" w:rsidR="00657E8B" w:rsidRDefault="00657E8B" w:rsidP="00657E8B">
      <w:pPr>
        <w:ind w:left="284" w:hanging="284"/>
      </w:pPr>
      <w:r>
        <w:t>10. The U2U Relay-2 may initiate a Direct Auth and Key Establish procedure with Source UE to generate the K</w:t>
      </w:r>
      <w:r w:rsidRPr="004915CD">
        <w:rPr>
          <w:vertAlign w:val="subscript"/>
        </w:rPr>
        <w:t>NRP</w:t>
      </w:r>
      <w:r>
        <w:t xml:space="preserve">’. </w:t>
      </w:r>
    </w:p>
    <w:p w14:paraId="61E7D6A3" w14:textId="77777777" w:rsidR="00657E8B" w:rsidRDefault="00657E8B" w:rsidP="00657E8B">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16221C0F" w14:textId="77777777" w:rsidR="00657E8B" w:rsidRDefault="00657E8B" w:rsidP="00657E8B">
      <w:pPr>
        <w:ind w:left="284" w:hanging="284"/>
      </w:pPr>
      <w:r>
        <w:t>12. The Source UE responds with a Direct Security Mode Complete message to the U2U Relay-2.</w:t>
      </w:r>
    </w:p>
    <w:p w14:paraId="359B340E" w14:textId="77777777" w:rsidR="00657E8B" w:rsidRDefault="00657E8B" w:rsidP="00657E8B">
      <w:pPr>
        <w:ind w:left="284" w:hanging="284"/>
      </w:pPr>
      <w:r>
        <w:lastRenderedPageBreak/>
        <w:t>13. The U2U Relay-2 sends the Direct Communication Accept message to the Source UE.</w:t>
      </w:r>
    </w:p>
    <w:p w14:paraId="1E28D74D" w14:textId="77777777" w:rsidR="00657E8B" w:rsidRPr="00D2493E" w:rsidRDefault="00657E8B" w:rsidP="00657E8B">
      <w:pPr>
        <w:ind w:left="284" w:hanging="284"/>
      </w:pPr>
      <w:r>
        <w:t>14. The secure L3 PC5 link between the Source UE and the Target UE via the U2U Relay-2 is established. The U2U Relay-2 can relay the traffic between the peer UEs.</w:t>
      </w:r>
    </w:p>
    <w:p w14:paraId="1FD87320" w14:textId="7F107BB9" w:rsidR="00657E8B" w:rsidRDefault="00657E8B" w:rsidP="00657E8B">
      <w:pPr>
        <w:pStyle w:val="31"/>
        <w:ind w:left="0" w:firstLine="0"/>
      </w:pPr>
      <w:bookmarkStart w:id="1341" w:name="_Toc120125794"/>
      <w:bookmarkStart w:id="1342" w:name="_Toc120126230"/>
      <w:bookmarkStart w:id="1343" w:name="_Toc120128250"/>
      <w:bookmarkStart w:id="1344" w:name="_Toc120132494"/>
      <w:bookmarkStart w:id="1345" w:name="_Toc125579125"/>
      <w:r>
        <w:t>6.</w:t>
      </w:r>
      <w:r>
        <w:rPr>
          <w:rFonts w:hint="eastAsia"/>
          <w:lang w:eastAsia="zh-CN"/>
        </w:rPr>
        <w:t>30</w:t>
      </w:r>
      <w:r>
        <w:t>.3</w:t>
      </w:r>
      <w:r>
        <w:tab/>
        <w:t>Evaluation</w:t>
      </w:r>
      <w:bookmarkEnd w:id="1341"/>
      <w:bookmarkEnd w:id="1342"/>
      <w:bookmarkEnd w:id="1343"/>
      <w:bookmarkEnd w:id="1344"/>
      <w:bookmarkEnd w:id="1345"/>
    </w:p>
    <w:p w14:paraId="1A72C5F4" w14:textId="4B97806D" w:rsidR="00903853" w:rsidRDefault="00903853" w:rsidP="00903853">
      <w:pPr>
        <w:rPr>
          <w:lang w:eastAsia="zh-CN"/>
        </w:rPr>
      </w:pPr>
      <w:bookmarkStart w:id="1346" w:name="_Toc120125795"/>
      <w:bookmarkStart w:id="1347" w:name="_Toc120126231"/>
      <w:bookmarkStart w:id="1348" w:name="_Toc120128251"/>
      <w:bookmarkStart w:id="1349" w:name="_Toc120132495"/>
    </w:p>
    <w:p w14:paraId="4020F4BD" w14:textId="77777777" w:rsidR="00903853" w:rsidRDefault="00903853" w:rsidP="00903853">
      <w:pPr>
        <w:rPr>
          <w:lang w:eastAsia="zh-CN"/>
        </w:rPr>
      </w:pPr>
      <w:r>
        <w:rPr>
          <w:rFonts w:hint="eastAsia"/>
          <w:lang w:eastAsia="zh-CN"/>
        </w:rPr>
        <w:t>T</w:t>
      </w:r>
      <w:r>
        <w:rPr>
          <w:lang w:eastAsia="zh-CN"/>
        </w:rPr>
        <w:t>his solution addresses KI#1 and KI#2 by largely reusing the mechanisms defined for Restricted Discovery in TS 33.503 [6].</w:t>
      </w:r>
    </w:p>
    <w:p w14:paraId="4B59BAFF" w14:textId="77777777" w:rsidR="00903853" w:rsidRDefault="00903853" w:rsidP="00903853">
      <w:pPr>
        <w:rPr>
          <w:lang w:eastAsia="zh-CN"/>
        </w:rPr>
      </w:pPr>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Default="00903853" w:rsidP="00903853">
      <w:pPr>
        <w:rPr>
          <w:lang w:eastAsia="zh-CN"/>
        </w:rPr>
      </w:pPr>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p>
    <w:p w14:paraId="3CD70AC1"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2939944C" w14:textId="0E26B3C9" w:rsidR="00903853" w:rsidRPr="00A30A6E" w:rsidRDefault="00903853" w:rsidP="00903853">
      <w:pPr>
        <w:rPr>
          <w:lang w:eastAsia="zh-CN"/>
        </w:rPr>
      </w:pPr>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r w:rsidRPr="00A30A6E">
        <w:rPr>
          <w:lang w:eastAsia="zh-CN"/>
        </w:rPr>
        <w:t>The discovery request in sol can be seen as the relay discovery key request in the U2N discovery.</w:t>
      </w:r>
    </w:p>
    <w:p w14:paraId="3DB79F34" w14:textId="45CD44F3" w:rsidR="00BA69C3" w:rsidRDefault="00BA69C3" w:rsidP="00BA69C3">
      <w:r>
        <w:rPr>
          <w:lang w:eastAsia="zh-CN"/>
        </w:rPr>
        <w:t xml:space="preserve">This solution </w:t>
      </w:r>
      <w:r w:rsidRPr="00F74405">
        <w:rPr>
          <w:lang w:eastAsia="zh-CN"/>
        </w:rPr>
        <w:t xml:space="preserve">proposes in the solution details that </w:t>
      </w:r>
      <w:r w:rsidRPr="00F74405">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4863657B" w14:textId="77777777" w:rsidR="00BA69C3" w:rsidRPr="000658D9" w:rsidRDefault="00BA69C3" w:rsidP="00BA69C3">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p>
    <w:p w14:paraId="60C253C0" w14:textId="3CABC25B" w:rsidR="00BA69C3" w:rsidRPr="00E43474" w:rsidRDefault="00BA69C3" w:rsidP="00BA69C3">
      <w:pPr>
        <w:pStyle w:val="21"/>
      </w:pPr>
      <w:bookmarkStart w:id="1350" w:name="_Toc125579126"/>
      <w:r w:rsidRPr="00E43474">
        <w:t>6.</w:t>
      </w:r>
      <w:r>
        <w:rPr>
          <w:rFonts w:hint="eastAsia"/>
          <w:lang w:eastAsia="zh-CN"/>
        </w:rPr>
        <w:t>31</w:t>
      </w:r>
      <w:r w:rsidRPr="00E43474">
        <w:tab/>
        <w:t>Solution #</w:t>
      </w:r>
      <w:r>
        <w:rPr>
          <w:rFonts w:hint="eastAsia"/>
          <w:lang w:eastAsia="zh-CN"/>
        </w:rPr>
        <w:t>31</w:t>
      </w:r>
      <w:r w:rsidRPr="00E43474">
        <w:t xml:space="preserve">: </w:t>
      </w:r>
      <w:r w:rsidRPr="00750998">
        <w:t>Security for discovery integrated into PC5 link establishment</w:t>
      </w:r>
      <w:r>
        <w:t xml:space="preserve"> when L3 </w:t>
      </w:r>
      <w:r w:rsidRPr="00CA5377">
        <w:t xml:space="preserve">UE-to-UE relay </w:t>
      </w:r>
      <w:r>
        <w:t>is in coverage</w:t>
      </w:r>
      <w:bookmarkEnd w:id="1350"/>
      <w:r w:rsidRPr="00CA5377">
        <w:t xml:space="preserve"> </w:t>
      </w:r>
    </w:p>
    <w:p w14:paraId="1A13E0E4" w14:textId="79DB0C53" w:rsidR="00BA69C3" w:rsidRPr="00E43474" w:rsidRDefault="00BA69C3" w:rsidP="00BA69C3">
      <w:pPr>
        <w:pStyle w:val="31"/>
      </w:pPr>
      <w:bookmarkStart w:id="1351" w:name="_Toc125579127"/>
      <w:r w:rsidRPr="00E43474">
        <w:t>6.</w:t>
      </w:r>
      <w:r>
        <w:rPr>
          <w:rFonts w:hint="eastAsia"/>
          <w:lang w:eastAsia="zh-CN"/>
        </w:rPr>
        <w:t>31</w:t>
      </w:r>
      <w:r w:rsidRPr="00E43474">
        <w:t>.1</w:t>
      </w:r>
      <w:r w:rsidRPr="00E43474">
        <w:tab/>
      </w:r>
      <w:r w:rsidRPr="00C20EA7">
        <w:t>Introduction</w:t>
      </w:r>
      <w:bookmarkEnd w:id="1351"/>
    </w:p>
    <w:p w14:paraId="07A75323" w14:textId="77777777" w:rsidR="00BA69C3" w:rsidRPr="00E92C49" w:rsidRDefault="00BA69C3" w:rsidP="00BA69C3">
      <w:pPr>
        <w:rPr>
          <w:highlight w:val="yellow"/>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p>
    <w:p w14:paraId="392D240E" w14:textId="77777777" w:rsidR="00BA69C3" w:rsidRPr="00BA7C30" w:rsidRDefault="00BA69C3" w:rsidP="00BA69C3">
      <w:pPr>
        <w:rPr>
          <w:highlight w:val="yellow"/>
        </w:rPr>
      </w:pPr>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p>
    <w:p w14:paraId="13CD0BB9" w14:textId="77777777" w:rsidR="00BA69C3" w:rsidRPr="000E3DD6" w:rsidRDefault="00BA69C3" w:rsidP="00BA69C3">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p>
    <w:p w14:paraId="3C477B7E" w14:textId="77777777" w:rsidR="00BA69C3" w:rsidRDefault="00BA69C3" w:rsidP="00BA69C3">
      <w:r w:rsidRPr="000E3DD6">
        <w:t>This solution assumes 5GC NFs e.g., 5GDDNMF and PKMF are deployed in the network.</w:t>
      </w:r>
    </w:p>
    <w:p w14:paraId="0B029336" w14:textId="619AEC01" w:rsidR="00BA69C3" w:rsidRPr="00E43474" w:rsidRDefault="00BA69C3" w:rsidP="00BA69C3">
      <w:pPr>
        <w:pStyle w:val="31"/>
      </w:pPr>
      <w:bookmarkStart w:id="1352" w:name="_Toc125579128"/>
      <w:r w:rsidRPr="00E43474">
        <w:t>6.</w:t>
      </w:r>
      <w:r>
        <w:rPr>
          <w:rFonts w:hint="eastAsia"/>
          <w:lang w:eastAsia="zh-CN"/>
        </w:rPr>
        <w:t>31</w:t>
      </w:r>
      <w:r w:rsidRPr="00E43474">
        <w:t>.2</w:t>
      </w:r>
      <w:r w:rsidRPr="00E43474">
        <w:tab/>
        <w:t>Solution details</w:t>
      </w:r>
      <w:bookmarkEnd w:id="1352"/>
    </w:p>
    <w:p w14:paraId="7CD628CC" w14:textId="5EE412C4" w:rsidR="00BA69C3" w:rsidRPr="00B02FAC" w:rsidRDefault="00BA69C3" w:rsidP="00BA69C3">
      <w:pPr>
        <w:pStyle w:val="41"/>
        <w:rPr>
          <w:lang w:eastAsia="zh-CN"/>
        </w:rPr>
      </w:pPr>
      <w:bookmarkStart w:id="1353" w:name="_Toc125579129"/>
      <w:r>
        <w:rPr>
          <w:rFonts w:hint="eastAsia"/>
          <w:lang w:eastAsia="zh-CN"/>
        </w:rPr>
        <w:t>6</w:t>
      </w:r>
      <w:r>
        <w:rPr>
          <w:lang w:eastAsia="zh-CN"/>
        </w:rPr>
        <w:t>.</w:t>
      </w:r>
      <w:r>
        <w:rPr>
          <w:rFonts w:hint="eastAsia"/>
          <w:lang w:eastAsia="zh-CN"/>
        </w:rPr>
        <w:t>31</w:t>
      </w:r>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1353"/>
    </w:p>
    <w:p w14:paraId="3EE8246D" w14:textId="05FCEDAF" w:rsidR="00BA69C3" w:rsidRPr="00E43474" w:rsidRDefault="00BA69C3" w:rsidP="00BA69C3">
      <w:r w:rsidRPr="00E43474">
        <w:t>Figure 6.</w:t>
      </w:r>
      <w:r>
        <w:rPr>
          <w:rFonts w:hint="eastAsia"/>
          <w:lang w:eastAsia="zh-CN"/>
        </w:rPr>
        <w:t>31</w:t>
      </w:r>
      <w:r w:rsidRPr="00E43474">
        <w:t>.2</w:t>
      </w:r>
      <w:r>
        <w:rPr>
          <w:lang w:eastAsia="zh-CN"/>
        </w:rPr>
        <w:t>.</w:t>
      </w:r>
      <w:r>
        <w:rPr>
          <w:rFonts w:hint="eastAsia"/>
          <w:lang w:eastAsia="zh-CN"/>
        </w:rPr>
        <w:t>1</w:t>
      </w:r>
      <w:r w:rsidRPr="00E43474">
        <w:t>-1 illustrates the high-level procedure of the proposed solution.</w:t>
      </w:r>
    </w:p>
    <w:p w14:paraId="6E501CEC" w14:textId="77777777" w:rsidR="00BA69C3" w:rsidRDefault="00BA69C3" w:rsidP="00BA69C3">
      <w:pPr>
        <w:pStyle w:val="TH"/>
      </w:pPr>
      <w:r w:rsidRPr="005B29E9">
        <w:object w:dxaOrig="11358" w:dyaOrig="17436" w14:anchorId="4111BE67">
          <v:shape id="_x0000_i1061" type="#_x0000_t75" style="width:386.5pt;height:595.6pt" o:ole="">
            <v:imagedata r:id="rId78" o:title=""/>
          </v:shape>
          <o:OLEObject Type="Embed" ProgID="Visio.Drawing.15" ShapeID="_x0000_i1061" DrawAspect="Content" ObjectID="_1736192122" r:id="rId79"/>
        </w:object>
      </w:r>
    </w:p>
    <w:p w14:paraId="12728A8A" w14:textId="4B8F1036" w:rsidR="00BA69C3" w:rsidRDefault="00BA69C3" w:rsidP="00BA69C3">
      <w:pPr>
        <w:pStyle w:val="TF"/>
      </w:pPr>
      <w:r w:rsidRPr="00E43474">
        <w:t>Figure 6.</w:t>
      </w:r>
      <w:r>
        <w:rPr>
          <w:rFonts w:hint="eastAsia"/>
          <w:lang w:eastAsia="zh-CN"/>
        </w:rPr>
        <w:t>31</w:t>
      </w:r>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4F398CE6" w14:textId="77777777" w:rsidR="00BA69C3" w:rsidRPr="00B76435" w:rsidRDefault="00BA69C3" w:rsidP="00BA69C3">
      <w:pPr>
        <w:pStyle w:val="B1"/>
      </w:pPr>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7097CC2E" w14:textId="5035E081" w:rsidR="00BA69C3" w:rsidRPr="00D62C2E" w:rsidRDefault="00BA69C3" w:rsidP="00BA69C3">
      <w:pPr>
        <w:pStyle w:val="B1"/>
      </w:pPr>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27A658CD" w14:textId="77777777" w:rsidR="00BA69C3" w:rsidRPr="00D62C2E" w:rsidRDefault="00BA69C3" w:rsidP="00BA69C3">
      <w:pPr>
        <w:pStyle w:val="B1"/>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3708F9" w14:textId="54427B96" w:rsidR="00BA69C3" w:rsidRPr="005C630E" w:rsidRDefault="00BA69C3" w:rsidP="00BA69C3">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 xml:space="preserve">’s note: </w:t>
      </w:r>
      <w:r w:rsidRPr="00BA69C3">
        <w:rPr>
          <w:rFonts w:eastAsia="Malgun Gothic"/>
          <w:lang w:eastAsia="ko-KR"/>
        </w:rPr>
        <w:t>The need for the new Direct Communication Invite message is FFS in coordination with SA2.</w:t>
      </w:r>
    </w:p>
    <w:p w14:paraId="33A986DE" w14:textId="61023E7B" w:rsidR="00BA69C3" w:rsidRDefault="00BA69C3" w:rsidP="00BA69C3">
      <w:pPr>
        <w:pStyle w:val="B1"/>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p>
    <w:p w14:paraId="09A7B6B0" w14:textId="77777777" w:rsidR="00BA69C3" w:rsidRDefault="00BA69C3" w:rsidP="00BA69C3">
      <w:pPr>
        <w:pStyle w:val="B1"/>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p>
    <w:p w14:paraId="02182EB8" w14:textId="77777777" w:rsidR="00BA69C3" w:rsidRDefault="00BA69C3" w:rsidP="00BA69C3">
      <w:pPr>
        <w:pStyle w:val="B1"/>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74C505D5" w14:textId="77777777" w:rsidR="00BA69C3" w:rsidRDefault="00BA69C3" w:rsidP="00BA69C3">
      <w:pPr>
        <w:pStyle w:val="B1"/>
      </w:pPr>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457DB70A" w14:textId="77777777" w:rsidR="00BA69C3" w:rsidRPr="00891A0D" w:rsidRDefault="00BA69C3" w:rsidP="00BA69C3">
      <w:pPr>
        <w:pStyle w:val="B1"/>
      </w:pPr>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p>
    <w:p w14:paraId="02E3D261" w14:textId="77777777" w:rsidR="00BA69C3" w:rsidRDefault="00BA69C3" w:rsidP="00BA69C3">
      <w:pPr>
        <w:pStyle w:val="B1"/>
      </w:pPr>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790A7B3F" w14:textId="77777777" w:rsidR="00BA69C3" w:rsidRDefault="00BA69C3" w:rsidP="00BA69C3">
      <w:pPr>
        <w:pStyle w:val="B1"/>
      </w:pPr>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22271FF2" w14:textId="77777777" w:rsidR="00BA69C3" w:rsidRDefault="00BA69C3" w:rsidP="00BA69C3">
      <w:pPr>
        <w:pStyle w:val="B1"/>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52013B4A" w14:textId="77777777" w:rsidR="00BA69C3" w:rsidRDefault="00BA69C3" w:rsidP="00BA69C3">
      <w:pPr>
        <w:pStyle w:val="B1"/>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p>
    <w:p w14:paraId="144C5E73" w14:textId="77777777" w:rsidR="00BA69C3" w:rsidRDefault="00BA69C3" w:rsidP="00BA69C3">
      <w:pPr>
        <w:pStyle w:val="B1"/>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50D03014" w14:textId="77777777" w:rsidR="00BA69C3" w:rsidRDefault="00BA69C3" w:rsidP="00BA69C3">
      <w:pPr>
        <w:pStyle w:val="B1"/>
      </w:pPr>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5DD141FC" w14:textId="77777777" w:rsidR="00BA69C3" w:rsidRPr="00891A0D" w:rsidRDefault="00BA69C3" w:rsidP="00BA69C3">
      <w:pPr>
        <w:pStyle w:val="B1"/>
      </w:pPr>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p>
    <w:p w14:paraId="3FDD4EC4" w14:textId="77777777" w:rsidR="00BA69C3" w:rsidRDefault="00BA69C3" w:rsidP="00BA69C3">
      <w:pPr>
        <w:pStyle w:val="B1"/>
      </w:pPr>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8239676" w14:textId="22E2D582" w:rsidR="00BA69C3" w:rsidRDefault="00BA69C3" w:rsidP="00BA69C3">
      <w:pPr>
        <w:pStyle w:val="B1"/>
      </w:pPr>
      <w:r>
        <w:lastRenderedPageBreak/>
        <w:t>11</w:t>
      </w:r>
      <w:r w:rsidRPr="00893374">
        <w:t>d.</w:t>
      </w:r>
      <w:r w:rsidR="005F36C1">
        <w:rPr>
          <w:rFonts w:hint="eastAsia"/>
          <w:lang w:eastAsia="zh-CN"/>
        </w:rPr>
        <w:t xml:space="preserve"> </w:t>
      </w:r>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784FFDDD" w14:textId="77777777" w:rsidR="00BA69C3" w:rsidRDefault="00BA69C3" w:rsidP="00BA69C3">
      <w:pPr>
        <w:pStyle w:val="B1"/>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FCAEEB0" w14:textId="77777777" w:rsidR="00BA69C3" w:rsidRPr="00D62C2E" w:rsidRDefault="00BA69C3" w:rsidP="00BA69C3">
      <w:pPr>
        <w:rPr>
          <w:lang w:val="en-US"/>
        </w:rPr>
      </w:pPr>
      <w:r w:rsidRPr="00D62C2E">
        <w:rPr>
          <w:lang w:val="en-US"/>
        </w:rPr>
        <w:t>The authorization between UEs is described in steps 7b/7d and stes 11b/11d, which are following the same practice of UE-to-network relay in R17 as described in TS 33.503.</w:t>
      </w:r>
    </w:p>
    <w:p w14:paraId="32FCCD36" w14:textId="605DA078" w:rsidR="00BA69C3" w:rsidRPr="00D62C2E" w:rsidRDefault="00BA69C3" w:rsidP="00BA69C3">
      <w:pPr>
        <w:pStyle w:val="31"/>
        <w:ind w:left="0" w:firstLine="0"/>
      </w:pPr>
      <w:bookmarkStart w:id="1354" w:name="_Toc125579130"/>
      <w:r w:rsidRPr="00D62C2E">
        <w:t>6.</w:t>
      </w:r>
      <w:r w:rsidR="005F36C1">
        <w:rPr>
          <w:rFonts w:hint="eastAsia"/>
          <w:lang w:eastAsia="zh-CN"/>
        </w:rPr>
        <w:t>31</w:t>
      </w:r>
      <w:r w:rsidRPr="00D62C2E">
        <w:t>.3</w:t>
      </w:r>
      <w:r w:rsidRPr="00D62C2E">
        <w:tab/>
        <w:t>Evaluation</w:t>
      </w:r>
      <w:bookmarkEnd w:id="1354"/>
    </w:p>
    <w:p w14:paraId="275955ED" w14:textId="77777777" w:rsidR="00BA69C3" w:rsidRPr="00D62C2E" w:rsidRDefault="00BA69C3" w:rsidP="00BA69C3">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77777777" w:rsidR="00BA69C3" w:rsidRPr="00D62C2E" w:rsidRDefault="00BA69C3" w:rsidP="00BA69C3">
      <w:pPr>
        <w:rPr>
          <w:lang w:eastAsia="zh-CN"/>
        </w:rPr>
      </w:pPr>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62C2E" w:rsidRDefault="00BA69C3" w:rsidP="00BA69C3">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62C2E" w:rsidRDefault="00BA69C3" w:rsidP="00BA69C3">
      <w:pPr>
        <w:rPr>
          <w:color w:val="1F497D"/>
          <w:lang w:val="en-US" w:eastAsia="zh-CN"/>
        </w:rPr>
      </w:pPr>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47A88E7C" w14:textId="11CD0462" w:rsidR="00450E4A" w:rsidRPr="00162D54" w:rsidRDefault="00450E4A" w:rsidP="00450E4A">
      <w:pPr>
        <w:pStyle w:val="EditorsNote"/>
      </w:pPr>
      <w:r w:rsidRPr="00D62C2E">
        <w:t xml:space="preserve">Editor's Note: </w:t>
      </w:r>
      <w:r w:rsidRPr="00450E4A">
        <w:t>The need for the new Direct Communication Invite message is FFS in coordination with SA2.</w:t>
      </w:r>
    </w:p>
    <w:p w14:paraId="0863D2F6" w14:textId="77777777" w:rsidR="00BA69C3" w:rsidRPr="00162D54" w:rsidRDefault="00BA69C3" w:rsidP="00BA69C3">
      <w:pPr>
        <w:pStyle w:val="EditorsNote"/>
      </w:pPr>
      <w:r w:rsidRPr="00D62C2E">
        <w:t>Editor's Note: Further evaluation is FFS.</w:t>
      </w:r>
    </w:p>
    <w:p w14:paraId="40E6BF8B" w14:textId="77777777" w:rsidR="00EF3743" w:rsidRDefault="00EF3743" w:rsidP="00EF3743">
      <w:pPr>
        <w:pStyle w:val="21"/>
      </w:pPr>
      <w:bookmarkStart w:id="1355" w:name="_Toc125579131"/>
      <w:r>
        <w:t>6.Y</w:t>
      </w:r>
      <w:r>
        <w:tab/>
        <w:t>Solution #Y: &lt;Solution Name&gt;</w:t>
      </w:r>
      <w:bookmarkEnd w:id="420"/>
      <w:bookmarkEnd w:id="856"/>
      <w:bookmarkEnd w:id="1163"/>
      <w:bookmarkEnd w:id="1164"/>
      <w:bookmarkEnd w:id="1346"/>
      <w:bookmarkEnd w:id="1347"/>
      <w:bookmarkEnd w:id="1348"/>
      <w:bookmarkEnd w:id="1349"/>
      <w:bookmarkEnd w:id="1355"/>
    </w:p>
    <w:p w14:paraId="6F4F0126" w14:textId="77777777" w:rsidR="00EF3743" w:rsidRDefault="00EF3743" w:rsidP="00EF3743">
      <w:pPr>
        <w:pStyle w:val="31"/>
      </w:pPr>
      <w:bookmarkStart w:id="1356" w:name="_Toc528155245"/>
      <w:bookmarkStart w:id="1357" w:name="_Toc112749655"/>
      <w:bookmarkStart w:id="1358" w:name="_Toc116991537"/>
      <w:bookmarkStart w:id="1359" w:name="_Toc116991973"/>
      <w:bookmarkStart w:id="1360" w:name="_Toc120125796"/>
      <w:bookmarkStart w:id="1361" w:name="_Toc120126232"/>
      <w:bookmarkStart w:id="1362" w:name="_Toc120128252"/>
      <w:bookmarkStart w:id="1363" w:name="_Toc120132496"/>
      <w:bookmarkStart w:id="1364" w:name="_Toc125579132"/>
      <w:r>
        <w:t>6.Y.1</w:t>
      </w:r>
      <w:r>
        <w:tab/>
        <w:t>Introduction</w:t>
      </w:r>
      <w:bookmarkEnd w:id="1356"/>
      <w:bookmarkEnd w:id="1357"/>
      <w:bookmarkEnd w:id="1358"/>
      <w:bookmarkEnd w:id="1359"/>
      <w:bookmarkEnd w:id="1360"/>
      <w:bookmarkEnd w:id="1361"/>
      <w:bookmarkEnd w:id="1362"/>
      <w:bookmarkEnd w:id="1363"/>
      <w:bookmarkEnd w:id="1364"/>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31"/>
      </w:pPr>
      <w:bookmarkStart w:id="1365" w:name="_Toc528155246"/>
      <w:bookmarkStart w:id="1366" w:name="_Toc112749656"/>
      <w:bookmarkStart w:id="1367" w:name="_Toc116991538"/>
      <w:bookmarkStart w:id="1368" w:name="_Toc116991974"/>
      <w:bookmarkStart w:id="1369" w:name="_Toc120125797"/>
      <w:bookmarkStart w:id="1370" w:name="_Toc120126233"/>
      <w:bookmarkStart w:id="1371" w:name="_Toc120128253"/>
      <w:bookmarkStart w:id="1372" w:name="_Toc120132497"/>
      <w:bookmarkStart w:id="1373" w:name="_Toc125579133"/>
      <w:r>
        <w:t>6.Y.2</w:t>
      </w:r>
      <w:r>
        <w:tab/>
        <w:t>Solution details</w:t>
      </w:r>
      <w:bookmarkEnd w:id="1365"/>
      <w:bookmarkEnd w:id="1366"/>
      <w:bookmarkEnd w:id="1367"/>
      <w:bookmarkEnd w:id="1368"/>
      <w:bookmarkEnd w:id="1369"/>
      <w:bookmarkEnd w:id="1370"/>
      <w:bookmarkEnd w:id="1371"/>
      <w:bookmarkEnd w:id="1372"/>
      <w:bookmarkEnd w:id="1373"/>
    </w:p>
    <w:p w14:paraId="51C7D639" w14:textId="77777777" w:rsidR="00EF3743" w:rsidRDefault="00EF3743" w:rsidP="00EF3743">
      <w:pPr>
        <w:pStyle w:val="31"/>
      </w:pPr>
      <w:bookmarkStart w:id="1374" w:name="_Toc528155247"/>
      <w:bookmarkStart w:id="1375" w:name="_Toc112749657"/>
      <w:bookmarkStart w:id="1376" w:name="_Toc116991539"/>
      <w:bookmarkStart w:id="1377" w:name="_Toc116991975"/>
      <w:bookmarkStart w:id="1378" w:name="_Toc120125798"/>
      <w:bookmarkStart w:id="1379" w:name="_Toc120126234"/>
      <w:bookmarkStart w:id="1380" w:name="_Toc120128254"/>
      <w:bookmarkStart w:id="1381" w:name="_Toc120132498"/>
      <w:bookmarkStart w:id="1382" w:name="_Toc125579134"/>
      <w:r>
        <w:t>6.Y.3</w:t>
      </w:r>
      <w:r>
        <w:tab/>
        <w:t>Evaluation</w:t>
      </w:r>
      <w:bookmarkEnd w:id="1374"/>
      <w:bookmarkEnd w:id="1375"/>
      <w:bookmarkEnd w:id="1376"/>
      <w:bookmarkEnd w:id="1377"/>
      <w:bookmarkEnd w:id="1378"/>
      <w:bookmarkEnd w:id="1379"/>
      <w:bookmarkEnd w:id="1380"/>
      <w:bookmarkEnd w:id="1381"/>
      <w:bookmarkEnd w:id="1382"/>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1"/>
      </w:pPr>
      <w:bookmarkStart w:id="1383" w:name="_Toc528155248"/>
      <w:bookmarkStart w:id="1384" w:name="_Toc112749658"/>
      <w:bookmarkStart w:id="1385" w:name="_Toc116991540"/>
      <w:bookmarkStart w:id="1386" w:name="_Toc116991976"/>
      <w:bookmarkStart w:id="1387" w:name="_Toc120125799"/>
      <w:bookmarkStart w:id="1388" w:name="_Toc120126235"/>
      <w:bookmarkStart w:id="1389" w:name="_Toc120128255"/>
      <w:bookmarkStart w:id="1390" w:name="_Toc120132499"/>
      <w:bookmarkStart w:id="1391" w:name="_Toc125579135"/>
      <w:r>
        <w:t>7</w:t>
      </w:r>
      <w:r>
        <w:tab/>
        <w:t>Conclusions</w:t>
      </w:r>
      <w:bookmarkEnd w:id="1383"/>
      <w:bookmarkEnd w:id="1384"/>
      <w:bookmarkEnd w:id="1385"/>
      <w:bookmarkEnd w:id="1386"/>
      <w:bookmarkEnd w:id="1387"/>
      <w:bookmarkEnd w:id="1388"/>
      <w:bookmarkEnd w:id="1389"/>
      <w:bookmarkEnd w:id="1390"/>
      <w:bookmarkEnd w:id="1391"/>
    </w:p>
    <w:p w14:paraId="25FDB5B3" w14:textId="5DD9C988" w:rsidR="001868AA" w:rsidRPr="00E43474" w:rsidRDefault="001868AA" w:rsidP="001868AA">
      <w:pPr>
        <w:pStyle w:val="21"/>
        <w:rPr>
          <w:lang w:eastAsia="zh-CN"/>
        </w:rPr>
      </w:pPr>
      <w:bookmarkStart w:id="1392" w:name="_Toc120125800"/>
      <w:bookmarkStart w:id="1393" w:name="_Toc120126236"/>
      <w:bookmarkStart w:id="1394" w:name="_Toc120128256"/>
      <w:bookmarkStart w:id="1395" w:name="_Toc120132500"/>
      <w:bookmarkStart w:id="1396" w:name="_Toc125579136"/>
      <w:bookmarkStart w:id="1397" w:name="_Toc92180361"/>
      <w:bookmarkStart w:id="1398" w:name="_Toc92805088"/>
      <w:bookmarkStart w:id="1399" w:name="_Toc112749659"/>
      <w:bookmarkStart w:id="1400" w:name="_Toc116991541"/>
      <w:bookmarkStart w:id="1401" w:name="_Toc116991977"/>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392"/>
      <w:bookmarkEnd w:id="1393"/>
      <w:bookmarkEnd w:id="1394"/>
      <w:bookmarkEnd w:id="1395"/>
      <w:bookmarkEnd w:id="1396"/>
    </w:p>
    <w:p w14:paraId="1B31F6D7" w14:textId="6ED50C47" w:rsidR="001868AA" w:rsidRDefault="001868AA" w:rsidP="001868AA">
      <w:pPr>
        <w:pStyle w:val="21"/>
      </w:pPr>
      <w:bookmarkStart w:id="1402" w:name="_Toc120125801"/>
      <w:bookmarkStart w:id="1403" w:name="_Toc120126237"/>
      <w:bookmarkStart w:id="1404" w:name="_Toc120128257"/>
      <w:bookmarkStart w:id="1405" w:name="_Toc120132501"/>
      <w:bookmarkStart w:id="1406" w:name="_Toc125579137"/>
      <w:r>
        <w:rPr>
          <w:rFonts w:hint="eastAsia"/>
          <w:lang w:val="en-US" w:eastAsia="zh-CN"/>
        </w:rPr>
        <w:t>7.2</w:t>
      </w:r>
      <w:r>
        <w:tab/>
        <w:t>Key Issue #</w:t>
      </w:r>
      <w:r>
        <w:rPr>
          <w:rFonts w:hint="eastAsia"/>
          <w:lang w:val="en-US" w:eastAsia="zh-CN"/>
        </w:rPr>
        <w:t>2</w:t>
      </w:r>
      <w:r>
        <w:t>: Security of UE-to-UE Relay</w:t>
      </w:r>
      <w:bookmarkEnd w:id="1402"/>
      <w:bookmarkEnd w:id="1403"/>
      <w:bookmarkEnd w:id="1404"/>
      <w:bookmarkEnd w:id="1405"/>
      <w:bookmarkEnd w:id="1406"/>
    </w:p>
    <w:p w14:paraId="03A1D9A6" w14:textId="77777777" w:rsidR="001868AA" w:rsidRDefault="001868AA" w:rsidP="001868AA">
      <w:pPr>
        <w:rPr>
          <w:lang w:eastAsia="zh-CN"/>
        </w:rPr>
      </w:pPr>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p>
    <w:p w14:paraId="7327693A" w14:textId="77777777" w:rsidR="001868AA" w:rsidRDefault="001868AA" w:rsidP="001868AA">
      <w:pPr>
        <w:rPr>
          <w:lang w:eastAsia="zh-CN"/>
        </w:rPr>
      </w:pPr>
      <w:r>
        <w:rPr>
          <w:lang w:eastAsia="zh-CN"/>
        </w:rPr>
        <w:t>Regarding End-to-End security:</w:t>
      </w:r>
    </w:p>
    <w:p w14:paraId="49FCD18D" w14:textId="77777777" w:rsidR="001868AA" w:rsidRDefault="001868AA" w:rsidP="001868AA">
      <w:pPr>
        <w:pStyle w:val="ac"/>
        <w:widowControl/>
        <w:numPr>
          <w:ilvl w:val="0"/>
          <w:numId w:val="32"/>
        </w:numPr>
        <w:ind w:firstLineChars="0"/>
        <w:jc w:val="left"/>
      </w:pPr>
      <w:r>
        <w:lastRenderedPageBreak/>
        <w:t>For L2 relay, the source UE and the target UE can establish a PC5 link over the L2 relay after the per hop link is established.</w:t>
      </w:r>
    </w:p>
    <w:p w14:paraId="7EBEBB6C" w14:textId="2EDE15E6" w:rsidR="001868AA" w:rsidRDefault="001868AA" w:rsidP="001868AA">
      <w:pPr>
        <w:pStyle w:val="EditorsNote"/>
      </w:pPr>
      <w:r>
        <w:t xml:space="preserve">Editor’s Note: </w:t>
      </w:r>
      <w:r w:rsidRPr="0056397E">
        <w:rPr>
          <w:lang w:eastAsia="zh-CN"/>
        </w:rPr>
        <w:t>further conclusion is to be updated.</w:t>
      </w:r>
    </w:p>
    <w:p w14:paraId="062DDAC7" w14:textId="508D6A56" w:rsidR="001868AA" w:rsidRDefault="001868AA" w:rsidP="001868AA">
      <w:pPr>
        <w:pStyle w:val="21"/>
      </w:pPr>
      <w:bookmarkStart w:id="1407" w:name="_Toc120125802"/>
      <w:bookmarkStart w:id="1408" w:name="_Toc120126238"/>
      <w:bookmarkStart w:id="1409" w:name="_Toc120128258"/>
      <w:bookmarkStart w:id="1410" w:name="_Toc120132502"/>
      <w:bookmarkStart w:id="1411" w:name="_Toc125579138"/>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407"/>
      <w:bookmarkEnd w:id="1408"/>
      <w:bookmarkEnd w:id="1409"/>
      <w:bookmarkEnd w:id="1410"/>
      <w:bookmarkEnd w:id="1411"/>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21"/>
      </w:pPr>
      <w:bookmarkStart w:id="1412" w:name="_Toc120125803"/>
      <w:bookmarkStart w:id="1413" w:name="_Toc120126239"/>
      <w:bookmarkStart w:id="1414" w:name="_Toc120128259"/>
      <w:bookmarkStart w:id="1415" w:name="_Toc120132503"/>
      <w:bookmarkStart w:id="1416" w:name="_Toc125579139"/>
      <w:r>
        <w:rPr>
          <w:rFonts w:hint="eastAsia"/>
          <w:lang w:eastAsia="zh-CN"/>
        </w:rPr>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412"/>
      <w:bookmarkEnd w:id="1413"/>
      <w:bookmarkEnd w:id="1414"/>
      <w:bookmarkEnd w:id="1415"/>
      <w:bookmarkEnd w:id="1416"/>
    </w:p>
    <w:p w14:paraId="75E67A03" w14:textId="77777777" w:rsidR="00396066" w:rsidRDefault="00396066" w:rsidP="00396066">
      <w:pPr>
        <w:rPr>
          <w:lang w:eastAsia="zh-CN"/>
        </w:rPr>
      </w:pPr>
      <w:bookmarkStart w:id="1417" w:name="_Toc120125804"/>
      <w:bookmarkStart w:id="1418" w:name="_Toc120126240"/>
      <w:bookmarkStart w:id="1419" w:name="_Toc120128260"/>
      <w:bookmarkStart w:id="1420" w:name="_Toc120132504"/>
      <w:r w:rsidRPr="00F72E49">
        <w:rPr>
          <w:lang w:eastAsia="zh-CN"/>
        </w:rPr>
        <w:t xml:space="preserve">For Key Issue </w:t>
      </w:r>
      <w:r w:rsidRPr="002B3A3D">
        <w:rPr>
          <w:lang w:eastAsia="zh-CN"/>
        </w:rPr>
        <w:t>#4</w:t>
      </w:r>
      <w:r w:rsidRPr="00F72E49">
        <w:rPr>
          <w:lang w:eastAsia="zh-CN"/>
        </w:rPr>
        <w:t>, the following</w:t>
      </w:r>
      <w:r>
        <w:rPr>
          <w:lang w:eastAsia="zh-CN"/>
        </w:rPr>
        <w:t xml:space="preserve"> is agreed</w:t>
      </w:r>
      <w:r w:rsidRPr="00F72E49">
        <w:rPr>
          <w:lang w:eastAsia="zh-CN"/>
        </w:rPr>
        <w:t>:</w:t>
      </w:r>
    </w:p>
    <w:p w14:paraId="25E3C452" w14:textId="77777777" w:rsidR="00396066" w:rsidRDefault="00396066" w:rsidP="00396066">
      <w:pPr>
        <w:pStyle w:val="ac"/>
        <w:widowControl/>
        <w:numPr>
          <w:ilvl w:val="0"/>
          <w:numId w:val="34"/>
        </w:numPr>
        <w:ind w:firstLineChars="0"/>
        <w:jc w:val="left"/>
      </w:pPr>
      <w:r>
        <w:t xml:space="preserve">For L3 relay communication privacy, enhanced </w:t>
      </w:r>
      <w:r w:rsidRPr="009C5779">
        <w:t>Link Identifier Update (LIU) procedure</w:t>
      </w:r>
      <w:r>
        <w:t xml:space="preserve">, </w:t>
      </w:r>
      <w:r w:rsidRPr="006169FD">
        <w:t>Sol#</w:t>
      </w:r>
      <w:r>
        <w:t>2</w:t>
      </w:r>
      <w:r w:rsidRPr="006169FD">
        <w:t xml:space="preserve"> is used as basis for normative work.</w:t>
      </w:r>
    </w:p>
    <w:p w14:paraId="4EB4732E" w14:textId="77777777" w:rsidR="00396066" w:rsidRDefault="00396066" w:rsidP="00396066">
      <w:pPr>
        <w:pStyle w:val="EditorsNote"/>
      </w:pPr>
      <w:r>
        <w:t xml:space="preserve">Editor’s Note: </w:t>
      </w:r>
      <w:r w:rsidRPr="0056397E">
        <w:rPr>
          <w:lang w:eastAsia="zh-CN"/>
        </w:rPr>
        <w:t xml:space="preserve">further conclusion is </w:t>
      </w:r>
      <w:r>
        <w:rPr>
          <w:lang w:eastAsia="zh-CN"/>
        </w:rPr>
        <w:t>FFS</w:t>
      </w:r>
      <w:r w:rsidRPr="0056397E">
        <w:rPr>
          <w:lang w:eastAsia="zh-CN"/>
        </w:rPr>
        <w:t>.</w:t>
      </w:r>
    </w:p>
    <w:p w14:paraId="5C8CE2F6" w14:textId="5BB68926" w:rsidR="001868AA" w:rsidRDefault="001868AA" w:rsidP="001868AA">
      <w:pPr>
        <w:pStyle w:val="21"/>
      </w:pPr>
      <w:bookmarkStart w:id="1421" w:name="_Toc125579140"/>
      <w:r>
        <w:rPr>
          <w:rFonts w:hint="eastAsia"/>
          <w:lang w:eastAsia="zh-CN"/>
        </w:rPr>
        <w:t>7</w:t>
      </w:r>
      <w:r>
        <w:t>.</w:t>
      </w:r>
      <w:r>
        <w:rPr>
          <w:rFonts w:hint="eastAsia"/>
          <w:lang w:eastAsia="zh-CN"/>
        </w:rPr>
        <w:t>5</w:t>
      </w:r>
      <w:r>
        <w:tab/>
      </w:r>
      <w:r w:rsidRPr="00FD0B3E">
        <w:t>Key Issue #5: Security of source and target UE communication via U2U relay</w:t>
      </w:r>
      <w:bookmarkEnd w:id="1417"/>
      <w:bookmarkEnd w:id="1418"/>
      <w:bookmarkEnd w:id="1419"/>
      <w:bookmarkEnd w:id="1420"/>
      <w:bookmarkEnd w:id="1421"/>
    </w:p>
    <w:p w14:paraId="2D3DBC75" w14:textId="31AC5111" w:rsidR="001868AA" w:rsidRPr="00E43474" w:rsidRDefault="001868AA" w:rsidP="001868AA">
      <w:pPr>
        <w:pStyle w:val="21"/>
        <w:rPr>
          <w:lang w:eastAsia="ko-KR"/>
        </w:rPr>
      </w:pPr>
      <w:bookmarkStart w:id="1422" w:name="_Toc120125805"/>
      <w:bookmarkStart w:id="1423" w:name="_Toc120126241"/>
      <w:bookmarkStart w:id="1424" w:name="_Toc120128261"/>
      <w:bookmarkStart w:id="1425" w:name="_Toc120132505"/>
      <w:bookmarkStart w:id="1426" w:name="_Toc125579141"/>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422"/>
      <w:bookmarkEnd w:id="1423"/>
      <w:bookmarkEnd w:id="1424"/>
      <w:bookmarkEnd w:id="1425"/>
      <w:bookmarkEnd w:id="1426"/>
    </w:p>
    <w:p w14:paraId="060F2706" w14:textId="77777777" w:rsidR="0063284E" w:rsidRPr="00E43474" w:rsidRDefault="0063284E" w:rsidP="0063284E">
      <w:pPr>
        <w:pStyle w:val="21"/>
        <w:rPr>
          <w:lang w:eastAsia="zh-CN"/>
        </w:rPr>
      </w:pPr>
      <w:bookmarkStart w:id="1427" w:name="_Toc120125806"/>
      <w:bookmarkStart w:id="1428" w:name="_Toc120126242"/>
      <w:bookmarkStart w:id="1429" w:name="_Toc120128262"/>
      <w:bookmarkStart w:id="1430" w:name="_Toc120132506"/>
      <w:bookmarkStart w:id="1431" w:name="_Toc125579142"/>
      <w:r w:rsidRPr="00E43474">
        <w:rPr>
          <w:rFonts w:hint="eastAsia"/>
          <w:lang w:eastAsia="zh-CN"/>
        </w:rPr>
        <w:t>7</w:t>
      </w:r>
      <w:r w:rsidRPr="00E43474">
        <w:t>.</w:t>
      </w:r>
      <w:r>
        <w:rPr>
          <w:rFonts w:hint="eastAsia"/>
          <w:lang w:eastAsia="zh-CN"/>
        </w:rPr>
        <w:t>Z</w:t>
      </w:r>
      <w:r w:rsidRPr="00E43474">
        <w:tab/>
      </w:r>
      <w:bookmarkEnd w:id="1397"/>
      <w:bookmarkEnd w:id="1398"/>
      <w:r>
        <w:t>Key Issue #</w:t>
      </w:r>
      <w:r>
        <w:rPr>
          <w:rFonts w:hint="eastAsia"/>
          <w:lang w:eastAsia="zh-CN"/>
        </w:rPr>
        <w:t>Z</w:t>
      </w:r>
      <w:r>
        <w:t>: &lt;Key Issue Name&gt;</w:t>
      </w:r>
      <w:bookmarkEnd w:id="1399"/>
      <w:bookmarkEnd w:id="1400"/>
      <w:bookmarkEnd w:id="1401"/>
      <w:bookmarkEnd w:id="1427"/>
      <w:bookmarkEnd w:id="1428"/>
      <w:bookmarkEnd w:id="1429"/>
      <w:bookmarkEnd w:id="1430"/>
      <w:bookmarkEnd w:id="1431"/>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8"/>
      </w:pPr>
      <w:bookmarkStart w:id="1432" w:name="_Toc112749660"/>
      <w:bookmarkStart w:id="1433" w:name="_Toc116991542"/>
      <w:bookmarkStart w:id="1434" w:name="_Toc116991978"/>
      <w:bookmarkStart w:id="1435" w:name="_Toc120125807"/>
      <w:bookmarkStart w:id="1436" w:name="_Toc120126243"/>
      <w:bookmarkStart w:id="1437" w:name="_Toc120128263"/>
      <w:bookmarkStart w:id="1438" w:name="_Toc120132507"/>
      <w:bookmarkStart w:id="1439" w:name="_Toc125579143"/>
      <w:r w:rsidRPr="004D3578">
        <w:lastRenderedPageBreak/>
        <w:t>Annex &lt;X&gt; (informative):</w:t>
      </w:r>
      <w:r w:rsidRPr="004D3578">
        <w:br/>
        <w:t>Change history</w:t>
      </w:r>
      <w:bookmarkEnd w:id="1432"/>
      <w:bookmarkEnd w:id="1433"/>
      <w:bookmarkEnd w:id="1434"/>
      <w:bookmarkEnd w:id="1435"/>
      <w:bookmarkEnd w:id="1436"/>
      <w:bookmarkEnd w:id="1437"/>
      <w:bookmarkEnd w:id="1438"/>
      <w:bookmarkEnd w:id="1439"/>
    </w:p>
    <w:p w14:paraId="33E1AED4" w14:textId="77777777" w:rsidR="00054A22" w:rsidRPr="00235394" w:rsidRDefault="00054A22" w:rsidP="00054A22">
      <w:pPr>
        <w:pStyle w:val="TH"/>
      </w:pPr>
      <w:bookmarkStart w:id="1440" w:name="historyclause"/>
      <w:bookmarkEnd w:id="14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r>
              <w:rPr>
                <w:rFonts w:hint="eastAsia"/>
                <w:sz w:val="16"/>
                <w:szCs w:val="16"/>
                <w:lang w:eastAsia="zh-CN"/>
              </w:rPr>
              <w:t>2023-01</w:t>
            </w:r>
          </w:p>
        </w:tc>
        <w:tc>
          <w:tcPr>
            <w:tcW w:w="901" w:type="dxa"/>
            <w:shd w:val="solid" w:color="FFFFFF" w:fill="auto"/>
          </w:tcPr>
          <w:p w14:paraId="2658B8D1" w14:textId="79EBB864" w:rsidR="004D4213" w:rsidRPr="00292FE8" w:rsidRDefault="004D4213" w:rsidP="000E3E5B">
            <w:pPr>
              <w:pStyle w:val="TAC"/>
              <w:rPr>
                <w:sz w:val="16"/>
                <w:szCs w:val="16"/>
                <w:lang w:eastAsia="zh-CN"/>
              </w:rPr>
            </w:pPr>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p>
        </w:tc>
        <w:tc>
          <w:tcPr>
            <w:tcW w:w="993" w:type="dxa"/>
            <w:shd w:val="solid" w:color="FFFFFF" w:fill="auto"/>
          </w:tcPr>
          <w:p w14:paraId="34B6E87E" w14:textId="0C17B24B" w:rsidR="004D4213" w:rsidRPr="00EA3029" w:rsidRDefault="004D4213" w:rsidP="000E3E5B">
            <w:pPr>
              <w:pStyle w:val="TAC"/>
              <w:rPr>
                <w:sz w:val="16"/>
                <w:szCs w:val="16"/>
              </w:rPr>
            </w:pPr>
            <w:r w:rsidRPr="004D4213">
              <w:rPr>
                <w:sz w:val="16"/>
                <w:szCs w:val="16"/>
              </w:rPr>
              <w:t>S3-230567</w:t>
            </w:r>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r w:rsidRPr="00A87613">
              <w:rPr>
                <w:sz w:val="16"/>
                <w:szCs w:val="16"/>
                <w:lang w:eastAsia="zh-CN"/>
              </w:rPr>
              <w:t>S3-230031</w:t>
            </w:r>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r w:rsidR="00746575" w:rsidRPr="00746575">
              <w:rPr>
                <w:sz w:val="16"/>
                <w:szCs w:val="16"/>
                <w:lang w:eastAsia="zh-CN"/>
              </w:rPr>
              <w:t>S3-230485</w:t>
            </w:r>
            <w:r w:rsidR="00746575">
              <w:rPr>
                <w:rFonts w:hint="eastAsia"/>
                <w:sz w:val="16"/>
                <w:szCs w:val="16"/>
                <w:lang w:eastAsia="zh-CN"/>
              </w:rPr>
              <w:t xml:space="preserve">, </w:t>
            </w:r>
            <w:r w:rsidR="00EF45C5" w:rsidRPr="00EF45C5">
              <w:rPr>
                <w:sz w:val="16"/>
                <w:szCs w:val="16"/>
                <w:lang w:eastAsia="zh-CN"/>
              </w:rPr>
              <w:t>S3-230492</w:t>
            </w:r>
            <w:r w:rsidR="00EF45C5">
              <w:rPr>
                <w:rFonts w:hint="eastAsia"/>
                <w:sz w:val="16"/>
                <w:szCs w:val="16"/>
                <w:lang w:eastAsia="zh-CN"/>
              </w:rPr>
              <w:t xml:space="preserve">, </w:t>
            </w:r>
            <w:r w:rsidR="00EF45C5" w:rsidRPr="00EF45C5">
              <w:rPr>
                <w:sz w:val="16"/>
                <w:szCs w:val="16"/>
                <w:lang w:eastAsia="zh-CN"/>
              </w:rPr>
              <w:t>S3-230478</w:t>
            </w:r>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r w:rsidR="009617A7" w:rsidRPr="009617A7">
              <w:rPr>
                <w:sz w:val="16"/>
                <w:szCs w:val="16"/>
                <w:lang w:eastAsia="zh-CN"/>
              </w:rPr>
              <w:t>S3-230548</w:t>
            </w:r>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r w:rsidR="00DA60D5" w:rsidRPr="00DA60D5">
              <w:rPr>
                <w:sz w:val="16"/>
                <w:szCs w:val="16"/>
                <w:lang w:eastAsia="zh-CN"/>
              </w:rPr>
              <w:t>S3-230586</w:t>
            </w:r>
            <w:r w:rsidR="00BA69C3">
              <w:rPr>
                <w:rFonts w:hint="eastAsia"/>
                <w:sz w:val="16"/>
                <w:szCs w:val="16"/>
                <w:lang w:eastAsia="zh-CN"/>
              </w:rPr>
              <w:t xml:space="preserve">, </w:t>
            </w:r>
            <w:r w:rsidR="00BA69C3" w:rsidRPr="00BA69C3">
              <w:rPr>
                <w:sz w:val="16"/>
                <w:szCs w:val="16"/>
                <w:lang w:eastAsia="zh-CN"/>
              </w:rPr>
              <w:t>S3-230497</w:t>
            </w:r>
            <w:r w:rsidR="00BA69C3">
              <w:rPr>
                <w:rFonts w:hint="eastAsia"/>
                <w:sz w:val="16"/>
                <w:szCs w:val="16"/>
                <w:lang w:eastAsia="zh-CN"/>
              </w:rPr>
              <w:t xml:space="preserve">, </w:t>
            </w:r>
            <w:r w:rsidR="00BA69C3" w:rsidRPr="00BA69C3">
              <w:rPr>
                <w:sz w:val="16"/>
                <w:szCs w:val="16"/>
                <w:lang w:eastAsia="zh-CN"/>
              </w:rPr>
              <w:t>S3-230498</w:t>
            </w:r>
            <w:r w:rsidR="00BA69C3">
              <w:rPr>
                <w:rFonts w:hint="eastAsia"/>
                <w:sz w:val="16"/>
                <w:szCs w:val="16"/>
                <w:lang w:eastAsia="zh-CN"/>
              </w:rPr>
              <w:t xml:space="preserve">, </w:t>
            </w:r>
            <w:r w:rsidR="00BA69C3" w:rsidRPr="00BA69C3">
              <w:rPr>
                <w:sz w:val="16"/>
                <w:szCs w:val="16"/>
                <w:lang w:eastAsia="zh-CN"/>
              </w:rPr>
              <w:t>S3-230499</w:t>
            </w:r>
            <w:r w:rsidR="00BA69C3">
              <w:rPr>
                <w:rFonts w:hint="eastAsia"/>
                <w:sz w:val="16"/>
                <w:szCs w:val="16"/>
                <w:lang w:eastAsia="zh-CN"/>
              </w:rPr>
              <w:t xml:space="preserve">, </w:t>
            </w:r>
            <w:r w:rsidR="00BA69C3" w:rsidRPr="00BA69C3">
              <w:rPr>
                <w:sz w:val="16"/>
                <w:szCs w:val="16"/>
                <w:lang w:eastAsia="zh-CN"/>
              </w:rPr>
              <w:t>S3-230500</w:t>
            </w:r>
            <w:r w:rsidR="00BA69C3">
              <w:rPr>
                <w:rFonts w:hint="eastAsia"/>
                <w:sz w:val="16"/>
                <w:szCs w:val="16"/>
                <w:lang w:eastAsia="zh-CN"/>
              </w:rPr>
              <w:t xml:space="preserve">, </w:t>
            </w:r>
            <w:r w:rsidR="00145A0E" w:rsidRPr="00145A0E">
              <w:rPr>
                <w:sz w:val="16"/>
                <w:szCs w:val="16"/>
                <w:lang w:eastAsia="zh-CN"/>
              </w:rPr>
              <w:t>S3-230501</w:t>
            </w:r>
            <w:r w:rsidR="00145A0E">
              <w:rPr>
                <w:rFonts w:hint="eastAsia"/>
                <w:sz w:val="16"/>
                <w:szCs w:val="16"/>
                <w:lang w:eastAsia="zh-CN"/>
              </w:rPr>
              <w:t xml:space="preserve">, </w:t>
            </w:r>
            <w:r w:rsidR="00D14951" w:rsidRPr="00D14951">
              <w:rPr>
                <w:sz w:val="16"/>
                <w:szCs w:val="16"/>
                <w:lang w:eastAsia="zh-CN"/>
              </w:rPr>
              <w:t>S3-230454</w:t>
            </w:r>
            <w:r w:rsidR="00D14951">
              <w:rPr>
                <w:rFonts w:hint="eastAsia"/>
                <w:sz w:val="16"/>
                <w:szCs w:val="16"/>
                <w:lang w:eastAsia="zh-CN"/>
              </w:rPr>
              <w:t xml:space="preserve">, </w:t>
            </w:r>
            <w:r w:rsidR="00A758C1" w:rsidRPr="00A758C1">
              <w:rPr>
                <w:sz w:val="16"/>
                <w:szCs w:val="16"/>
                <w:lang w:eastAsia="zh-CN"/>
              </w:rPr>
              <w:t>S3-230267</w:t>
            </w:r>
            <w:r w:rsidR="00A758C1">
              <w:rPr>
                <w:rFonts w:hint="eastAsia"/>
                <w:sz w:val="16"/>
                <w:szCs w:val="16"/>
                <w:lang w:eastAsia="zh-CN"/>
              </w:rPr>
              <w:t xml:space="preserve">, </w:t>
            </w:r>
            <w:r w:rsidR="003F5FF3" w:rsidRPr="003F5FF3">
              <w:rPr>
                <w:sz w:val="16"/>
                <w:szCs w:val="16"/>
                <w:lang w:eastAsia="zh-CN"/>
              </w:rPr>
              <w:t>S3-230455</w:t>
            </w:r>
            <w:r w:rsidR="003F5FF3">
              <w:rPr>
                <w:rFonts w:hint="eastAsia"/>
                <w:sz w:val="16"/>
                <w:szCs w:val="16"/>
                <w:lang w:eastAsia="zh-CN"/>
              </w:rPr>
              <w:t xml:space="preserve">, </w:t>
            </w:r>
            <w:r w:rsidR="003F5FF3" w:rsidRPr="003F5FF3">
              <w:rPr>
                <w:sz w:val="16"/>
                <w:szCs w:val="16"/>
                <w:lang w:eastAsia="zh-CN"/>
              </w:rPr>
              <w:t>S3-230292</w:t>
            </w:r>
            <w:r w:rsidR="003F5FF3">
              <w:rPr>
                <w:rFonts w:hint="eastAsia"/>
                <w:sz w:val="16"/>
                <w:szCs w:val="16"/>
                <w:lang w:eastAsia="zh-CN"/>
              </w:rPr>
              <w:t xml:space="preserve">, </w:t>
            </w:r>
            <w:r w:rsidR="003F5FF3" w:rsidRPr="003F5FF3">
              <w:rPr>
                <w:sz w:val="16"/>
                <w:szCs w:val="16"/>
                <w:lang w:eastAsia="zh-CN"/>
              </w:rPr>
              <w:t>S3-230293</w:t>
            </w:r>
            <w:r w:rsidR="003F5FF3">
              <w:rPr>
                <w:rFonts w:hint="eastAsia"/>
                <w:sz w:val="16"/>
                <w:szCs w:val="16"/>
                <w:lang w:eastAsia="zh-CN"/>
              </w:rPr>
              <w:t xml:space="preserve">, </w:t>
            </w:r>
            <w:r w:rsidR="006877FD" w:rsidRPr="006877FD">
              <w:rPr>
                <w:sz w:val="16"/>
                <w:szCs w:val="16"/>
                <w:lang w:eastAsia="zh-CN"/>
              </w:rPr>
              <w:t>S3-230528</w:t>
            </w:r>
            <w:r w:rsidR="006877FD">
              <w:rPr>
                <w:rFonts w:hint="eastAsia"/>
                <w:sz w:val="16"/>
                <w:szCs w:val="16"/>
                <w:lang w:eastAsia="zh-CN"/>
              </w:rPr>
              <w:t xml:space="preserve">, </w:t>
            </w:r>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r w:rsidR="00B12FE7" w:rsidRPr="00B12FE7">
              <w:rPr>
                <w:sz w:val="16"/>
                <w:szCs w:val="16"/>
                <w:lang w:eastAsia="zh-CN"/>
              </w:rPr>
              <w:t>S3-230556</w:t>
            </w:r>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p>
        </w:tc>
        <w:tc>
          <w:tcPr>
            <w:tcW w:w="708" w:type="dxa"/>
            <w:shd w:val="solid" w:color="FFFFFF" w:fill="auto"/>
          </w:tcPr>
          <w:p w14:paraId="735F3F96" w14:textId="667D6A72" w:rsidR="004D4213" w:rsidRDefault="004D4213" w:rsidP="004D4213">
            <w:pPr>
              <w:pStyle w:val="TAC"/>
              <w:rPr>
                <w:sz w:val="16"/>
                <w:szCs w:val="16"/>
                <w:lang w:eastAsia="zh-CN"/>
              </w:rPr>
            </w:pPr>
            <w:r>
              <w:rPr>
                <w:sz w:val="16"/>
                <w:szCs w:val="16"/>
                <w:lang w:eastAsia="zh-CN"/>
              </w:rPr>
              <w:t>0.</w:t>
            </w:r>
            <w:r>
              <w:rPr>
                <w:rFonts w:hint="eastAsia"/>
                <w:sz w:val="16"/>
                <w:szCs w:val="16"/>
                <w:lang w:eastAsia="zh-CN"/>
              </w:rPr>
              <w:t>5</w:t>
            </w:r>
            <w:r>
              <w:rPr>
                <w:sz w:val="16"/>
                <w:szCs w:val="16"/>
                <w:lang w:eastAsia="zh-CN"/>
              </w:rPr>
              <w:t>.</w:t>
            </w:r>
            <w:r>
              <w:rPr>
                <w:rFonts w:hint="eastAsia"/>
                <w:sz w:val="16"/>
                <w:szCs w:val="16"/>
                <w:lang w:eastAsia="zh-CN"/>
              </w:rPr>
              <w:t>0</w:t>
            </w:r>
          </w:p>
        </w:tc>
      </w:tr>
    </w:tbl>
    <w:p w14:paraId="09845BC3" w14:textId="77777777" w:rsidR="003C3971" w:rsidRPr="00235394" w:rsidRDefault="003C3971" w:rsidP="003C3971"/>
    <w:p w14:paraId="35C0EC55"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54F95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54F95A3" w16cid:durableId="2731A38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9050BD" w14:textId="77777777" w:rsidR="00934754" w:rsidRDefault="00934754">
      <w:r>
        <w:separator/>
      </w:r>
    </w:p>
  </w:endnote>
  <w:endnote w:type="continuationSeparator" w:id="0">
    <w:p w14:paraId="25F07833" w14:textId="77777777" w:rsidR="00934754" w:rsidRDefault="009347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宋体"/>
    <w:panose1 w:val="00000000000000000000"/>
    <w:charset w:val="86"/>
    <w:family w:val="roman"/>
    <w:notTrueType/>
    <w:pitch w:val="default"/>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0BFB" w14:textId="77777777" w:rsidR="004D4213" w:rsidRDefault="004D4213">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6E2681" w14:textId="77777777" w:rsidR="00934754" w:rsidRDefault="00934754">
      <w:r>
        <w:separator/>
      </w:r>
    </w:p>
  </w:footnote>
  <w:footnote w:type="continuationSeparator" w:id="0">
    <w:p w14:paraId="37DD9218" w14:textId="77777777" w:rsidR="00934754" w:rsidRDefault="009347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0E3C5" w14:textId="0CA17D30" w:rsidR="004D4213" w:rsidRDefault="004D42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115D">
      <w:rPr>
        <w:rFonts w:ascii="Arial" w:hAnsi="Arial" w:cs="Arial"/>
        <w:b/>
        <w:noProof/>
        <w:sz w:val="18"/>
        <w:szCs w:val="18"/>
      </w:rPr>
      <w:t>3GPP TR 33.740 V0.5.0 (2023-01)</w:t>
    </w:r>
    <w:r>
      <w:rPr>
        <w:rFonts w:ascii="Arial" w:hAnsi="Arial" w:cs="Arial"/>
        <w:b/>
        <w:sz w:val="18"/>
        <w:szCs w:val="18"/>
      </w:rPr>
      <w:fldChar w:fldCharType="end"/>
    </w:r>
  </w:p>
  <w:p w14:paraId="7F7EC22C" w14:textId="77777777" w:rsidR="004D4213" w:rsidRDefault="004D421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7115D">
      <w:rPr>
        <w:rFonts w:ascii="Arial" w:hAnsi="Arial" w:cs="Arial"/>
        <w:b/>
        <w:noProof/>
        <w:sz w:val="18"/>
        <w:szCs w:val="18"/>
      </w:rPr>
      <w:t>94</w:t>
    </w:r>
    <w:r>
      <w:rPr>
        <w:rFonts w:ascii="Arial" w:hAnsi="Arial" w:cs="Arial"/>
        <w:b/>
        <w:sz w:val="18"/>
        <w:szCs w:val="18"/>
      </w:rPr>
      <w:fldChar w:fldCharType="end"/>
    </w:r>
  </w:p>
  <w:p w14:paraId="3CEC085F" w14:textId="4A78B126" w:rsidR="004D4213" w:rsidRDefault="004D421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115D">
      <w:rPr>
        <w:rFonts w:ascii="Arial" w:hAnsi="Arial" w:cs="Arial"/>
        <w:b/>
        <w:noProof/>
        <w:sz w:val="18"/>
        <w:szCs w:val="18"/>
      </w:rPr>
      <w:t>Release 18</w:t>
    </w:r>
    <w:r>
      <w:rPr>
        <w:rFonts w:ascii="Arial" w:hAnsi="Arial" w:cs="Arial"/>
        <w:b/>
        <w:sz w:val="18"/>
        <w:szCs w:val="18"/>
      </w:rPr>
      <w:fldChar w:fldCharType="end"/>
    </w:r>
  </w:p>
  <w:p w14:paraId="4609FE0D" w14:textId="77777777" w:rsidR="004D4213" w:rsidRDefault="004D421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A8857C"/>
    <w:lvl w:ilvl="0">
      <w:start w:val="1"/>
      <w:numFmt w:val="decimal"/>
      <w:pStyle w:val="5"/>
      <w:lvlText w:val="%1."/>
      <w:lvlJc w:val="left"/>
      <w:pPr>
        <w:tabs>
          <w:tab w:val="num" w:pos="1492"/>
        </w:tabs>
        <w:ind w:left="1492" w:hanging="360"/>
      </w:pPr>
    </w:lvl>
  </w:abstractNum>
  <w:abstractNum w:abstractNumId="1">
    <w:nsid w:val="FFFFFF7D"/>
    <w:multiLevelType w:val="singleLevel"/>
    <w:tmpl w:val="2A1AB6A4"/>
    <w:lvl w:ilvl="0">
      <w:start w:val="1"/>
      <w:numFmt w:val="decimal"/>
      <w:pStyle w:val="4"/>
      <w:lvlText w:val="%1."/>
      <w:lvlJc w:val="left"/>
      <w:pPr>
        <w:tabs>
          <w:tab w:val="num" w:pos="1209"/>
        </w:tabs>
        <w:ind w:left="1209" w:hanging="360"/>
      </w:pPr>
    </w:lvl>
  </w:abstractNum>
  <w:abstractNum w:abstractNumId="2">
    <w:nsid w:val="FFFFFF7E"/>
    <w:multiLevelType w:val="singleLevel"/>
    <w:tmpl w:val="D90E7254"/>
    <w:lvl w:ilvl="0">
      <w:start w:val="1"/>
      <w:numFmt w:val="decimal"/>
      <w:pStyle w:val="3"/>
      <w:lvlText w:val="%1."/>
      <w:lvlJc w:val="left"/>
      <w:pPr>
        <w:tabs>
          <w:tab w:val="num" w:pos="926"/>
        </w:tabs>
        <w:ind w:left="926" w:hanging="360"/>
      </w:pPr>
    </w:lvl>
  </w:abstractNum>
  <w:abstractNum w:abstractNumId="3">
    <w:nsid w:val="FFFFFF7F"/>
    <w:multiLevelType w:val="singleLevel"/>
    <w:tmpl w:val="559E1808"/>
    <w:lvl w:ilvl="0">
      <w:start w:val="1"/>
      <w:numFmt w:val="decimal"/>
      <w:pStyle w:val="2"/>
      <w:lvlText w:val="%1."/>
      <w:lvlJc w:val="left"/>
      <w:pPr>
        <w:tabs>
          <w:tab w:val="num" w:pos="643"/>
        </w:tabs>
        <w:ind w:left="643" w:hanging="360"/>
      </w:pPr>
    </w:lvl>
  </w:abstractNum>
  <w:abstractNum w:abstractNumId="4">
    <w:nsid w:val="FFFFFF80"/>
    <w:multiLevelType w:val="singleLevel"/>
    <w:tmpl w:val="396AEB8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E686F8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29887F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AB695B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096BA50"/>
    <w:lvl w:ilvl="0">
      <w:start w:val="1"/>
      <w:numFmt w:val="decimal"/>
      <w:pStyle w:val="a"/>
      <w:lvlText w:val="%1."/>
      <w:lvlJc w:val="left"/>
      <w:pPr>
        <w:tabs>
          <w:tab w:val="num" w:pos="360"/>
        </w:tabs>
        <w:ind w:left="360" w:hanging="360"/>
      </w:pPr>
    </w:lvl>
  </w:abstractNum>
  <w:abstractNum w:abstractNumId="9">
    <w:nsid w:val="FFFFFF89"/>
    <w:multiLevelType w:val="singleLevel"/>
    <w:tmpl w:val="73FA9E68"/>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77B1BA6"/>
    <w:multiLevelType w:val="hybridMultilevel"/>
    <w:tmpl w:val="E2847A98"/>
    <w:lvl w:ilvl="0" w:tplc="D298C2C6">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2">
    <w:nsid w:val="50644D09"/>
    <w:multiLevelType w:val="hybridMultilevel"/>
    <w:tmpl w:val="A1C0F21E"/>
    <w:lvl w:ilvl="0" w:tplc="F89033C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4">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7BD85D60"/>
    <w:multiLevelType w:val="hybridMultilevel"/>
    <w:tmpl w:val="A9DC065A"/>
    <w:lvl w:ilvl="0" w:tplc="8550EAF8">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15"/>
  </w:num>
  <w:num w:numId="6">
    <w:abstractNumId w:val="25"/>
  </w:num>
  <w:num w:numId="7">
    <w:abstractNumId w:val="32"/>
  </w:num>
  <w:num w:numId="8">
    <w:abstractNumId w:val="17"/>
  </w:num>
  <w:num w:numId="9">
    <w:abstractNumId w:val="16"/>
  </w:num>
  <w:num w:numId="10">
    <w:abstractNumId w:val="24"/>
  </w:num>
  <w:num w:numId="11">
    <w:abstractNumId w:val="19"/>
  </w:num>
  <w:num w:numId="12">
    <w:abstractNumId w:val="29"/>
  </w:num>
  <w:num w:numId="13">
    <w:abstractNumId w:val="26"/>
  </w:num>
  <w:num w:numId="14">
    <w:abstractNumId w:val="30"/>
  </w:num>
  <w:num w:numId="15">
    <w:abstractNumId w:val="28"/>
  </w:num>
  <w:num w:numId="16">
    <w:abstractNumId w:val="23"/>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3"/>
  </w:num>
  <w:num w:numId="28">
    <w:abstractNumId w:val="20"/>
  </w:num>
  <w:num w:numId="29">
    <w:abstractNumId w:val="21"/>
  </w:num>
  <w:num w:numId="30">
    <w:abstractNumId w:val="31"/>
  </w:num>
  <w:num w:numId="31">
    <w:abstractNumId w:val="22"/>
  </w:num>
  <w:num w:numId="32">
    <w:abstractNumId w:val="12"/>
  </w:num>
  <w:num w:numId="33">
    <w:abstractNumId w:val="18"/>
  </w:num>
  <w:num w:numId="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429_(Rel-17)_TEI16, 5GS_Ph1-SBI_CH">
    <w15:presenceInfo w15:providerId="None" w15:userId="32.291_CR0429_(Rel-17)_TEI16, 5GS_Ph1-SBI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7D21"/>
    <w:rsid w:val="0001086A"/>
    <w:rsid w:val="00012AB2"/>
    <w:rsid w:val="00027C57"/>
    <w:rsid w:val="00033397"/>
    <w:rsid w:val="00037AC7"/>
    <w:rsid w:val="00040095"/>
    <w:rsid w:val="00043E55"/>
    <w:rsid w:val="00051834"/>
    <w:rsid w:val="00054A22"/>
    <w:rsid w:val="00056952"/>
    <w:rsid w:val="00056A3C"/>
    <w:rsid w:val="00062023"/>
    <w:rsid w:val="000655A6"/>
    <w:rsid w:val="000706D4"/>
    <w:rsid w:val="00080512"/>
    <w:rsid w:val="000A1964"/>
    <w:rsid w:val="000B0085"/>
    <w:rsid w:val="000C0021"/>
    <w:rsid w:val="000C47C3"/>
    <w:rsid w:val="000D0E97"/>
    <w:rsid w:val="000D58AB"/>
    <w:rsid w:val="000D6E1B"/>
    <w:rsid w:val="000E3E5B"/>
    <w:rsid w:val="000F2B46"/>
    <w:rsid w:val="000F7824"/>
    <w:rsid w:val="00106CA5"/>
    <w:rsid w:val="00106E75"/>
    <w:rsid w:val="00107755"/>
    <w:rsid w:val="00126992"/>
    <w:rsid w:val="00130876"/>
    <w:rsid w:val="00133525"/>
    <w:rsid w:val="00144F1A"/>
    <w:rsid w:val="00145A0E"/>
    <w:rsid w:val="00145BC0"/>
    <w:rsid w:val="001578D2"/>
    <w:rsid w:val="00162C5D"/>
    <w:rsid w:val="00184886"/>
    <w:rsid w:val="001868AA"/>
    <w:rsid w:val="00192A93"/>
    <w:rsid w:val="00193C0F"/>
    <w:rsid w:val="0019493F"/>
    <w:rsid w:val="001A2D08"/>
    <w:rsid w:val="001A3729"/>
    <w:rsid w:val="001A4C42"/>
    <w:rsid w:val="001A7420"/>
    <w:rsid w:val="001B4009"/>
    <w:rsid w:val="001B5702"/>
    <w:rsid w:val="001B6637"/>
    <w:rsid w:val="001C21C3"/>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347A2"/>
    <w:rsid w:val="00236C53"/>
    <w:rsid w:val="0023719A"/>
    <w:rsid w:val="00237D46"/>
    <w:rsid w:val="00246375"/>
    <w:rsid w:val="00251319"/>
    <w:rsid w:val="0025302D"/>
    <w:rsid w:val="00262D48"/>
    <w:rsid w:val="002675F0"/>
    <w:rsid w:val="0027481B"/>
    <w:rsid w:val="00280591"/>
    <w:rsid w:val="00281246"/>
    <w:rsid w:val="002854B6"/>
    <w:rsid w:val="002855D0"/>
    <w:rsid w:val="00292FE8"/>
    <w:rsid w:val="002944D7"/>
    <w:rsid w:val="00297BD6"/>
    <w:rsid w:val="00297D56"/>
    <w:rsid w:val="002A1297"/>
    <w:rsid w:val="002B6339"/>
    <w:rsid w:val="002D7082"/>
    <w:rsid w:val="002E00EE"/>
    <w:rsid w:val="002F0FB5"/>
    <w:rsid w:val="00302762"/>
    <w:rsid w:val="0030323F"/>
    <w:rsid w:val="00310384"/>
    <w:rsid w:val="003163B2"/>
    <w:rsid w:val="003172DC"/>
    <w:rsid w:val="00320050"/>
    <w:rsid w:val="0032295A"/>
    <w:rsid w:val="00333ED7"/>
    <w:rsid w:val="003354D6"/>
    <w:rsid w:val="003475D0"/>
    <w:rsid w:val="0035462D"/>
    <w:rsid w:val="00360A17"/>
    <w:rsid w:val="00361B8B"/>
    <w:rsid w:val="00362D44"/>
    <w:rsid w:val="003661B7"/>
    <w:rsid w:val="003765B8"/>
    <w:rsid w:val="00393A24"/>
    <w:rsid w:val="00396066"/>
    <w:rsid w:val="003A521F"/>
    <w:rsid w:val="003B601F"/>
    <w:rsid w:val="003C18B4"/>
    <w:rsid w:val="003C3971"/>
    <w:rsid w:val="003E2FFC"/>
    <w:rsid w:val="003F1B7A"/>
    <w:rsid w:val="003F3D7B"/>
    <w:rsid w:val="003F5FF3"/>
    <w:rsid w:val="00415ADD"/>
    <w:rsid w:val="00423334"/>
    <w:rsid w:val="004345EC"/>
    <w:rsid w:val="00435F31"/>
    <w:rsid w:val="004418D4"/>
    <w:rsid w:val="0044195A"/>
    <w:rsid w:val="00450E4A"/>
    <w:rsid w:val="0045335D"/>
    <w:rsid w:val="00457C52"/>
    <w:rsid w:val="00464FBA"/>
    <w:rsid w:val="00465515"/>
    <w:rsid w:val="00465AA0"/>
    <w:rsid w:val="00472F45"/>
    <w:rsid w:val="00472F71"/>
    <w:rsid w:val="00480935"/>
    <w:rsid w:val="00483837"/>
    <w:rsid w:val="004A48C1"/>
    <w:rsid w:val="004A64F4"/>
    <w:rsid w:val="004B0D69"/>
    <w:rsid w:val="004D0C9C"/>
    <w:rsid w:val="004D3578"/>
    <w:rsid w:val="004D4213"/>
    <w:rsid w:val="004E213A"/>
    <w:rsid w:val="004E2614"/>
    <w:rsid w:val="004E3A24"/>
    <w:rsid w:val="004E6799"/>
    <w:rsid w:val="004F0988"/>
    <w:rsid w:val="004F3340"/>
    <w:rsid w:val="0051320E"/>
    <w:rsid w:val="005151D4"/>
    <w:rsid w:val="005153C2"/>
    <w:rsid w:val="00521970"/>
    <w:rsid w:val="005225FA"/>
    <w:rsid w:val="005301AD"/>
    <w:rsid w:val="0053388B"/>
    <w:rsid w:val="00535773"/>
    <w:rsid w:val="00537F04"/>
    <w:rsid w:val="00542BD8"/>
    <w:rsid w:val="00543E6C"/>
    <w:rsid w:val="00563A10"/>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77FD"/>
    <w:rsid w:val="00687975"/>
    <w:rsid w:val="006A323F"/>
    <w:rsid w:val="006B30D0"/>
    <w:rsid w:val="006C3D95"/>
    <w:rsid w:val="006E5C86"/>
    <w:rsid w:val="00701116"/>
    <w:rsid w:val="00706B5C"/>
    <w:rsid w:val="00712B28"/>
    <w:rsid w:val="00712CAD"/>
    <w:rsid w:val="00713C44"/>
    <w:rsid w:val="0073401E"/>
    <w:rsid w:val="00734A5B"/>
    <w:rsid w:val="00737CD8"/>
    <w:rsid w:val="0074026F"/>
    <w:rsid w:val="007429F6"/>
    <w:rsid w:val="00744E76"/>
    <w:rsid w:val="00746575"/>
    <w:rsid w:val="00750618"/>
    <w:rsid w:val="00750998"/>
    <w:rsid w:val="0075145F"/>
    <w:rsid w:val="00764F38"/>
    <w:rsid w:val="00774024"/>
    <w:rsid w:val="00774DA4"/>
    <w:rsid w:val="00774DFD"/>
    <w:rsid w:val="00781F0F"/>
    <w:rsid w:val="0079497C"/>
    <w:rsid w:val="00796C80"/>
    <w:rsid w:val="007A61EB"/>
    <w:rsid w:val="007B5036"/>
    <w:rsid w:val="007B600E"/>
    <w:rsid w:val="007D5428"/>
    <w:rsid w:val="007D796B"/>
    <w:rsid w:val="007E6AFC"/>
    <w:rsid w:val="007F0F4A"/>
    <w:rsid w:val="008028A4"/>
    <w:rsid w:val="0080301C"/>
    <w:rsid w:val="00805008"/>
    <w:rsid w:val="00827AFF"/>
    <w:rsid w:val="00830747"/>
    <w:rsid w:val="0083508B"/>
    <w:rsid w:val="008562AD"/>
    <w:rsid w:val="00857598"/>
    <w:rsid w:val="00861EF5"/>
    <w:rsid w:val="00862E1B"/>
    <w:rsid w:val="00870A13"/>
    <w:rsid w:val="00875B41"/>
    <w:rsid w:val="00876427"/>
    <w:rsid w:val="008768CA"/>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696A"/>
    <w:rsid w:val="009114D7"/>
    <w:rsid w:val="00912532"/>
    <w:rsid w:val="0091348E"/>
    <w:rsid w:val="00917CCB"/>
    <w:rsid w:val="00922105"/>
    <w:rsid w:val="009331F7"/>
    <w:rsid w:val="0093469D"/>
    <w:rsid w:val="00934754"/>
    <w:rsid w:val="009352EF"/>
    <w:rsid w:val="00941451"/>
    <w:rsid w:val="00942EC2"/>
    <w:rsid w:val="009477EC"/>
    <w:rsid w:val="0095564A"/>
    <w:rsid w:val="00956B4F"/>
    <w:rsid w:val="009617A7"/>
    <w:rsid w:val="00965898"/>
    <w:rsid w:val="0096683A"/>
    <w:rsid w:val="009B0C6C"/>
    <w:rsid w:val="009B6708"/>
    <w:rsid w:val="009D1161"/>
    <w:rsid w:val="009D2E02"/>
    <w:rsid w:val="009D318A"/>
    <w:rsid w:val="009E3289"/>
    <w:rsid w:val="009E54F3"/>
    <w:rsid w:val="009F2F30"/>
    <w:rsid w:val="009F37B7"/>
    <w:rsid w:val="009F4C60"/>
    <w:rsid w:val="00A079F6"/>
    <w:rsid w:val="00A10F02"/>
    <w:rsid w:val="00A16370"/>
    <w:rsid w:val="00A164B4"/>
    <w:rsid w:val="00A211B5"/>
    <w:rsid w:val="00A26956"/>
    <w:rsid w:val="00A27486"/>
    <w:rsid w:val="00A30777"/>
    <w:rsid w:val="00A30A6E"/>
    <w:rsid w:val="00A3400F"/>
    <w:rsid w:val="00A4327B"/>
    <w:rsid w:val="00A53724"/>
    <w:rsid w:val="00A56066"/>
    <w:rsid w:val="00A56A64"/>
    <w:rsid w:val="00A56F10"/>
    <w:rsid w:val="00A611D3"/>
    <w:rsid w:val="00A613F4"/>
    <w:rsid w:val="00A73129"/>
    <w:rsid w:val="00A758C1"/>
    <w:rsid w:val="00A82346"/>
    <w:rsid w:val="00A87613"/>
    <w:rsid w:val="00A92BA1"/>
    <w:rsid w:val="00A938E6"/>
    <w:rsid w:val="00AB05B6"/>
    <w:rsid w:val="00AB599F"/>
    <w:rsid w:val="00AC6BC6"/>
    <w:rsid w:val="00AD7A36"/>
    <w:rsid w:val="00AE0835"/>
    <w:rsid w:val="00AE6295"/>
    <w:rsid w:val="00AE65E2"/>
    <w:rsid w:val="00AE74A5"/>
    <w:rsid w:val="00B0170B"/>
    <w:rsid w:val="00B01713"/>
    <w:rsid w:val="00B01C88"/>
    <w:rsid w:val="00B12FE7"/>
    <w:rsid w:val="00B15449"/>
    <w:rsid w:val="00B50431"/>
    <w:rsid w:val="00B608D7"/>
    <w:rsid w:val="00B65591"/>
    <w:rsid w:val="00B66FA9"/>
    <w:rsid w:val="00B91492"/>
    <w:rsid w:val="00B93086"/>
    <w:rsid w:val="00B94ADA"/>
    <w:rsid w:val="00BA19ED"/>
    <w:rsid w:val="00BA4B8D"/>
    <w:rsid w:val="00BA69C3"/>
    <w:rsid w:val="00BB24EF"/>
    <w:rsid w:val="00BB3DDC"/>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50B01"/>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53808"/>
    <w:rsid w:val="00D542FA"/>
    <w:rsid w:val="00D57972"/>
    <w:rsid w:val="00D61421"/>
    <w:rsid w:val="00D64432"/>
    <w:rsid w:val="00D675A9"/>
    <w:rsid w:val="00D7115D"/>
    <w:rsid w:val="00D738D6"/>
    <w:rsid w:val="00D755EB"/>
    <w:rsid w:val="00D76048"/>
    <w:rsid w:val="00D87E00"/>
    <w:rsid w:val="00D9134D"/>
    <w:rsid w:val="00D972C6"/>
    <w:rsid w:val="00DA60D5"/>
    <w:rsid w:val="00DA7A03"/>
    <w:rsid w:val="00DB1818"/>
    <w:rsid w:val="00DC309B"/>
    <w:rsid w:val="00DC4DA2"/>
    <w:rsid w:val="00DD2F76"/>
    <w:rsid w:val="00DD36D5"/>
    <w:rsid w:val="00DD4C17"/>
    <w:rsid w:val="00DD74A5"/>
    <w:rsid w:val="00DE3AF8"/>
    <w:rsid w:val="00DE6C2F"/>
    <w:rsid w:val="00DF2B1F"/>
    <w:rsid w:val="00DF62CD"/>
    <w:rsid w:val="00E058A1"/>
    <w:rsid w:val="00E06619"/>
    <w:rsid w:val="00E075B7"/>
    <w:rsid w:val="00E16509"/>
    <w:rsid w:val="00E20CAE"/>
    <w:rsid w:val="00E217E7"/>
    <w:rsid w:val="00E35EC0"/>
    <w:rsid w:val="00E428B6"/>
    <w:rsid w:val="00E44582"/>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5C5"/>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577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iPriority="20" w:unhideWhenUsed="0" w:qFormat="1"/>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b">
    <w:name w:val="Normal (Web)"/>
    <w:basedOn w:val="a1"/>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c">
    <w:name w:val="List Paragraph"/>
    <w:aliases w:val="Task Body,Viñetas (Inicio Parrafo),3 Txt tabla,Zerrenda-paragrafoa,Paragrafo elenco arial 12,T2,Paragrafo elenco,- Bullets"/>
    <w:basedOn w:val="a1"/>
    <w:link w:val="Char0"/>
    <w:uiPriority w:val="34"/>
    <w:qFormat/>
    <w:rsid w:val="00C44C78"/>
    <w:pPr>
      <w:widowControl w:val="0"/>
      <w:ind w:firstLineChars="200" w:firstLine="420"/>
      <w:jc w:val="both"/>
    </w:pPr>
    <w:rPr>
      <w:rFonts w:eastAsia="Times New Roman"/>
      <w:kern w:val="2"/>
      <w:szCs w:val="22"/>
      <w:lang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c"/>
    <w:uiPriority w:val="34"/>
    <w:qFormat/>
    <w:locked/>
    <w:rsid w:val="003B601F"/>
    <w:rPr>
      <w:rFonts w:eastAsia="Times New Roman"/>
      <w:kern w:val="2"/>
      <w:szCs w:val="22"/>
      <w:lang w:val="en-GB"/>
    </w:rPr>
  </w:style>
  <w:style w:type="character" w:styleId="ad">
    <w:name w:val="Emphasis"/>
    <w:uiPriority w:val="20"/>
    <w:qFormat/>
    <w:rsid w:val="00DE6C2F"/>
    <w:rPr>
      <w:i/>
      <w:iCs/>
    </w:rPr>
  </w:style>
  <w:style w:type="paragraph" w:styleId="ae">
    <w:name w:val="Revision"/>
    <w:hidden/>
    <w:uiPriority w:val="99"/>
    <w:semiHidden/>
    <w:rsid w:val="0044195A"/>
    <w:rPr>
      <w:lang w:val="en-GB" w:eastAsia="en-US"/>
    </w:rPr>
  </w:style>
  <w:style w:type="paragraph" w:styleId="af">
    <w:name w:val="Bibliography"/>
    <w:basedOn w:val="a1"/>
    <w:next w:val="a1"/>
    <w:uiPriority w:val="37"/>
    <w:semiHidden/>
    <w:unhideWhenUsed/>
    <w:rsid w:val="0044195A"/>
  </w:style>
  <w:style w:type="paragraph" w:styleId="af0">
    <w:name w:val="Block Text"/>
    <w:basedOn w:val="a1"/>
    <w:semiHidden/>
    <w:unhideWhenUsed/>
    <w:rsid w:val="0044195A"/>
    <w:pPr>
      <w:spacing w:after="120"/>
      <w:ind w:left="1440" w:right="1440"/>
    </w:pPr>
  </w:style>
  <w:style w:type="paragraph" w:styleId="af1">
    <w:name w:val="Body Text"/>
    <w:basedOn w:val="a1"/>
    <w:link w:val="Char1"/>
    <w:semiHidden/>
    <w:unhideWhenUsed/>
    <w:rsid w:val="0044195A"/>
    <w:pPr>
      <w:spacing w:after="120"/>
    </w:pPr>
  </w:style>
  <w:style w:type="character" w:customStyle="1" w:styleId="Char1">
    <w:name w:val="正文文本 Char"/>
    <w:link w:val="af1"/>
    <w:semiHidden/>
    <w:rsid w:val="0044195A"/>
    <w:rPr>
      <w:lang w:val="en-GB" w:eastAsia="en-US"/>
    </w:rPr>
  </w:style>
  <w:style w:type="paragraph" w:styleId="23">
    <w:name w:val="Body Text 2"/>
    <w:basedOn w:val="a1"/>
    <w:link w:val="2Char"/>
    <w:semiHidden/>
    <w:unhideWhenUsed/>
    <w:rsid w:val="0044195A"/>
    <w:pPr>
      <w:spacing w:after="120" w:line="480" w:lineRule="auto"/>
    </w:pPr>
  </w:style>
  <w:style w:type="character" w:customStyle="1" w:styleId="2Char">
    <w:name w:val="正文文本 2 Char"/>
    <w:link w:val="23"/>
    <w:semiHidden/>
    <w:rsid w:val="0044195A"/>
    <w:rPr>
      <w:lang w:val="en-GB" w:eastAsia="en-US"/>
    </w:rPr>
  </w:style>
  <w:style w:type="paragraph" w:styleId="33">
    <w:name w:val="Body Text 3"/>
    <w:basedOn w:val="a1"/>
    <w:link w:val="3Char"/>
    <w:semiHidden/>
    <w:unhideWhenUsed/>
    <w:rsid w:val="0044195A"/>
    <w:pPr>
      <w:spacing w:after="120"/>
    </w:pPr>
    <w:rPr>
      <w:sz w:val="16"/>
      <w:szCs w:val="16"/>
    </w:rPr>
  </w:style>
  <w:style w:type="character" w:customStyle="1" w:styleId="3Char">
    <w:name w:val="正文文本 3 Char"/>
    <w:link w:val="33"/>
    <w:semiHidden/>
    <w:rsid w:val="0044195A"/>
    <w:rPr>
      <w:sz w:val="16"/>
      <w:szCs w:val="16"/>
      <w:lang w:val="en-GB" w:eastAsia="en-US"/>
    </w:rPr>
  </w:style>
  <w:style w:type="paragraph" w:styleId="af2">
    <w:name w:val="Body Text First Indent"/>
    <w:basedOn w:val="af1"/>
    <w:link w:val="Char2"/>
    <w:semiHidden/>
    <w:unhideWhenUsed/>
    <w:rsid w:val="0044195A"/>
    <w:pPr>
      <w:ind w:firstLine="210"/>
    </w:pPr>
  </w:style>
  <w:style w:type="character" w:customStyle="1" w:styleId="Char2">
    <w:name w:val="正文首行缩进 Char"/>
    <w:link w:val="af2"/>
    <w:semiHidden/>
    <w:rsid w:val="0044195A"/>
    <w:rPr>
      <w:lang w:val="en-GB" w:eastAsia="en-US"/>
    </w:rPr>
  </w:style>
  <w:style w:type="paragraph" w:styleId="af3">
    <w:name w:val="Body Text Indent"/>
    <w:basedOn w:val="a1"/>
    <w:link w:val="Char3"/>
    <w:semiHidden/>
    <w:unhideWhenUsed/>
    <w:rsid w:val="0044195A"/>
    <w:pPr>
      <w:spacing w:after="120"/>
      <w:ind w:left="283"/>
    </w:pPr>
  </w:style>
  <w:style w:type="character" w:customStyle="1" w:styleId="Char3">
    <w:name w:val="正文文本缩进 Char"/>
    <w:link w:val="af3"/>
    <w:semiHidden/>
    <w:rsid w:val="0044195A"/>
    <w:rPr>
      <w:lang w:val="en-GB" w:eastAsia="en-US"/>
    </w:rPr>
  </w:style>
  <w:style w:type="paragraph" w:styleId="24">
    <w:name w:val="Body Text First Indent 2"/>
    <w:basedOn w:val="af3"/>
    <w:link w:val="2Char0"/>
    <w:semiHidden/>
    <w:unhideWhenUsed/>
    <w:rsid w:val="0044195A"/>
    <w:pPr>
      <w:ind w:firstLine="210"/>
    </w:pPr>
  </w:style>
  <w:style w:type="character" w:customStyle="1" w:styleId="2Char0">
    <w:name w:val="正文首行缩进 2 Char"/>
    <w:link w:val="24"/>
    <w:semiHidden/>
    <w:rsid w:val="0044195A"/>
    <w:rPr>
      <w:lang w:val="en-GB" w:eastAsia="en-US"/>
    </w:rPr>
  </w:style>
  <w:style w:type="paragraph" w:styleId="25">
    <w:name w:val="Body Text Indent 2"/>
    <w:basedOn w:val="a1"/>
    <w:link w:val="2Char1"/>
    <w:semiHidden/>
    <w:unhideWhenUsed/>
    <w:rsid w:val="0044195A"/>
    <w:pPr>
      <w:spacing w:after="120" w:line="480" w:lineRule="auto"/>
      <w:ind w:left="283"/>
    </w:pPr>
  </w:style>
  <w:style w:type="character" w:customStyle="1" w:styleId="2Char1">
    <w:name w:val="正文文本缩进 2 Char"/>
    <w:link w:val="25"/>
    <w:semiHidden/>
    <w:rsid w:val="0044195A"/>
    <w:rPr>
      <w:lang w:val="en-GB" w:eastAsia="en-US"/>
    </w:rPr>
  </w:style>
  <w:style w:type="paragraph" w:styleId="34">
    <w:name w:val="Body Text Indent 3"/>
    <w:basedOn w:val="a1"/>
    <w:link w:val="3Char0"/>
    <w:semiHidden/>
    <w:unhideWhenUsed/>
    <w:rsid w:val="0044195A"/>
    <w:pPr>
      <w:spacing w:after="120"/>
      <w:ind w:left="283"/>
    </w:pPr>
    <w:rPr>
      <w:sz w:val="16"/>
      <w:szCs w:val="16"/>
    </w:rPr>
  </w:style>
  <w:style w:type="character" w:customStyle="1" w:styleId="3Char0">
    <w:name w:val="正文文本缩进 3 Char"/>
    <w:link w:val="34"/>
    <w:semiHidden/>
    <w:rsid w:val="0044195A"/>
    <w:rPr>
      <w:sz w:val="16"/>
      <w:szCs w:val="16"/>
      <w:lang w:val="en-GB" w:eastAsia="en-US"/>
    </w:rPr>
  </w:style>
  <w:style w:type="paragraph" w:styleId="af4">
    <w:name w:val="caption"/>
    <w:basedOn w:val="a1"/>
    <w:next w:val="a1"/>
    <w:semiHidden/>
    <w:unhideWhenUsed/>
    <w:qFormat/>
    <w:rsid w:val="0044195A"/>
    <w:rPr>
      <w:b/>
      <w:bCs/>
    </w:rPr>
  </w:style>
  <w:style w:type="paragraph" w:styleId="af5">
    <w:name w:val="Closing"/>
    <w:basedOn w:val="a1"/>
    <w:link w:val="Char4"/>
    <w:semiHidden/>
    <w:unhideWhenUsed/>
    <w:rsid w:val="0044195A"/>
    <w:pPr>
      <w:ind w:left="4252"/>
    </w:pPr>
  </w:style>
  <w:style w:type="character" w:customStyle="1" w:styleId="Char4">
    <w:name w:val="结束语 Char"/>
    <w:link w:val="af5"/>
    <w:semiHidden/>
    <w:rsid w:val="0044195A"/>
    <w:rPr>
      <w:lang w:val="en-GB" w:eastAsia="en-US"/>
    </w:rPr>
  </w:style>
  <w:style w:type="paragraph" w:styleId="af6">
    <w:name w:val="annotation text"/>
    <w:basedOn w:val="a1"/>
    <w:link w:val="Char5"/>
    <w:semiHidden/>
    <w:unhideWhenUsed/>
    <w:rsid w:val="0044195A"/>
  </w:style>
  <w:style w:type="character" w:customStyle="1" w:styleId="Char5">
    <w:name w:val="批注文字 Char"/>
    <w:link w:val="af6"/>
    <w:semiHidden/>
    <w:rsid w:val="0044195A"/>
    <w:rPr>
      <w:lang w:val="en-GB" w:eastAsia="en-US"/>
    </w:rPr>
  </w:style>
  <w:style w:type="paragraph" w:styleId="af7">
    <w:name w:val="annotation subject"/>
    <w:basedOn w:val="af6"/>
    <w:next w:val="af6"/>
    <w:link w:val="Char6"/>
    <w:semiHidden/>
    <w:unhideWhenUsed/>
    <w:rsid w:val="0044195A"/>
    <w:rPr>
      <w:b/>
      <w:bCs/>
    </w:rPr>
  </w:style>
  <w:style w:type="character" w:customStyle="1" w:styleId="Char6">
    <w:name w:val="批注主题 Char"/>
    <w:link w:val="af7"/>
    <w:semiHidden/>
    <w:rsid w:val="0044195A"/>
    <w:rPr>
      <w:b/>
      <w:bCs/>
      <w:lang w:val="en-GB" w:eastAsia="en-US"/>
    </w:rPr>
  </w:style>
  <w:style w:type="paragraph" w:styleId="af8">
    <w:name w:val="Date"/>
    <w:basedOn w:val="a1"/>
    <w:next w:val="a1"/>
    <w:link w:val="Char7"/>
    <w:semiHidden/>
    <w:unhideWhenUsed/>
    <w:rsid w:val="0044195A"/>
  </w:style>
  <w:style w:type="character" w:customStyle="1" w:styleId="Char7">
    <w:name w:val="日期 Char"/>
    <w:link w:val="af8"/>
    <w:semiHidden/>
    <w:rsid w:val="0044195A"/>
    <w:rPr>
      <w:lang w:val="en-GB" w:eastAsia="en-US"/>
    </w:rPr>
  </w:style>
  <w:style w:type="paragraph" w:styleId="af9">
    <w:name w:val="Document Map"/>
    <w:basedOn w:val="a1"/>
    <w:link w:val="Char8"/>
    <w:semiHidden/>
    <w:unhideWhenUsed/>
    <w:rsid w:val="0044195A"/>
    <w:rPr>
      <w:rFonts w:ascii="Segoe UI" w:hAnsi="Segoe UI" w:cs="Segoe UI"/>
      <w:sz w:val="16"/>
      <w:szCs w:val="16"/>
    </w:rPr>
  </w:style>
  <w:style w:type="character" w:customStyle="1" w:styleId="Char8">
    <w:name w:val="文档结构图 Char"/>
    <w:link w:val="af9"/>
    <w:semiHidden/>
    <w:rsid w:val="0044195A"/>
    <w:rPr>
      <w:rFonts w:ascii="Segoe UI" w:hAnsi="Segoe UI" w:cs="Segoe UI"/>
      <w:sz w:val="16"/>
      <w:szCs w:val="16"/>
      <w:lang w:val="en-GB" w:eastAsia="en-US"/>
    </w:rPr>
  </w:style>
  <w:style w:type="paragraph" w:styleId="afa">
    <w:name w:val="E-mail Signature"/>
    <w:basedOn w:val="a1"/>
    <w:link w:val="Char9"/>
    <w:semiHidden/>
    <w:unhideWhenUsed/>
    <w:rsid w:val="0044195A"/>
  </w:style>
  <w:style w:type="character" w:customStyle="1" w:styleId="Char9">
    <w:name w:val="电子邮件签名 Char"/>
    <w:link w:val="afa"/>
    <w:semiHidden/>
    <w:rsid w:val="0044195A"/>
    <w:rPr>
      <w:lang w:val="en-GB" w:eastAsia="en-US"/>
    </w:rPr>
  </w:style>
  <w:style w:type="paragraph" w:styleId="afb">
    <w:name w:val="endnote text"/>
    <w:basedOn w:val="a1"/>
    <w:link w:val="Chara"/>
    <w:semiHidden/>
    <w:unhideWhenUsed/>
    <w:rsid w:val="0044195A"/>
  </w:style>
  <w:style w:type="character" w:customStyle="1" w:styleId="Chara">
    <w:name w:val="尾注文本 Char"/>
    <w:link w:val="afb"/>
    <w:semiHidden/>
    <w:rsid w:val="0044195A"/>
    <w:rPr>
      <w:lang w:val="en-GB" w:eastAsia="en-US"/>
    </w:rPr>
  </w:style>
  <w:style w:type="paragraph" w:styleId="afc">
    <w:name w:val="envelope address"/>
    <w:basedOn w:val="a1"/>
    <w:semiHidden/>
    <w:unhideWhenUsed/>
    <w:rsid w:val="0044195A"/>
    <w:pPr>
      <w:framePr w:w="7920" w:h="1980" w:hRule="exact" w:hSpace="180" w:wrap="auto" w:hAnchor="page" w:xAlign="center" w:yAlign="bottom"/>
      <w:ind w:left="2880"/>
    </w:pPr>
    <w:rPr>
      <w:rFonts w:ascii="Calibri Light" w:eastAsia="等线 Light" w:hAnsi="Calibri Light"/>
      <w:sz w:val="24"/>
      <w:szCs w:val="24"/>
    </w:rPr>
  </w:style>
  <w:style w:type="paragraph" w:styleId="afd">
    <w:name w:val="envelope return"/>
    <w:basedOn w:val="a1"/>
    <w:semiHidden/>
    <w:unhideWhenUsed/>
    <w:rsid w:val="0044195A"/>
    <w:rPr>
      <w:rFonts w:ascii="Calibri Light" w:eastAsia="等线 Light" w:hAnsi="Calibri Light"/>
    </w:rPr>
  </w:style>
  <w:style w:type="paragraph" w:styleId="afe">
    <w:name w:val="footnote text"/>
    <w:basedOn w:val="a1"/>
    <w:link w:val="Charb"/>
    <w:semiHidden/>
    <w:unhideWhenUsed/>
    <w:rsid w:val="0044195A"/>
  </w:style>
  <w:style w:type="character" w:customStyle="1" w:styleId="Charb">
    <w:name w:val="脚注文本 Char"/>
    <w:link w:val="afe"/>
    <w:semiHidden/>
    <w:rsid w:val="0044195A"/>
    <w:rPr>
      <w:lang w:val="en-GB" w:eastAsia="en-US"/>
    </w:rPr>
  </w:style>
  <w:style w:type="paragraph" w:styleId="HTML">
    <w:name w:val="HTML Address"/>
    <w:basedOn w:val="a1"/>
    <w:link w:val="HTMLChar"/>
    <w:semiHidden/>
    <w:unhideWhenUsed/>
    <w:rsid w:val="0044195A"/>
    <w:rPr>
      <w:i/>
      <w:iCs/>
    </w:rPr>
  </w:style>
  <w:style w:type="character" w:customStyle="1" w:styleId="HTMLChar">
    <w:name w:val="HTML 地址 Char"/>
    <w:link w:val="HTML"/>
    <w:semiHidden/>
    <w:rsid w:val="0044195A"/>
    <w:rPr>
      <w:i/>
      <w:iCs/>
      <w:lang w:val="en-GB" w:eastAsia="en-US"/>
    </w:rPr>
  </w:style>
  <w:style w:type="paragraph" w:styleId="HTML0">
    <w:name w:val="HTML Preformatted"/>
    <w:basedOn w:val="a1"/>
    <w:link w:val="HTMLChar0"/>
    <w:semiHidden/>
    <w:unhideWhenUsed/>
    <w:rsid w:val="0044195A"/>
    <w:rPr>
      <w:rFonts w:ascii="Courier New" w:hAnsi="Courier New" w:cs="Courier New"/>
    </w:rPr>
  </w:style>
  <w:style w:type="character" w:customStyle="1" w:styleId="HTMLChar0">
    <w:name w:val="HTML 预设格式 Char"/>
    <w:link w:val="HTML0"/>
    <w:semiHidden/>
    <w:rsid w:val="0044195A"/>
    <w:rPr>
      <w:rFonts w:ascii="Courier New" w:hAnsi="Courier New" w:cs="Courier New"/>
      <w:lang w:val="en-GB" w:eastAsia="en-US"/>
    </w:rPr>
  </w:style>
  <w:style w:type="paragraph" w:styleId="11">
    <w:name w:val="index 1"/>
    <w:basedOn w:val="a1"/>
    <w:next w:val="a1"/>
    <w:semiHidden/>
    <w:unhideWhenUsed/>
    <w:rsid w:val="0044195A"/>
    <w:pPr>
      <w:ind w:left="200" w:hanging="200"/>
    </w:pPr>
  </w:style>
  <w:style w:type="paragraph" w:styleId="26">
    <w:name w:val="index 2"/>
    <w:basedOn w:val="a1"/>
    <w:next w:val="a1"/>
    <w:semiHidden/>
    <w:unhideWhenUsed/>
    <w:rsid w:val="0044195A"/>
    <w:pPr>
      <w:ind w:left="400" w:hanging="200"/>
    </w:pPr>
  </w:style>
  <w:style w:type="paragraph" w:styleId="35">
    <w:name w:val="index 3"/>
    <w:basedOn w:val="a1"/>
    <w:next w:val="a1"/>
    <w:semiHidden/>
    <w:unhideWhenUsed/>
    <w:rsid w:val="0044195A"/>
    <w:pPr>
      <w:ind w:left="600" w:hanging="200"/>
    </w:pPr>
  </w:style>
  <w:style w:type="paragraph" w:styleId="43">
    <w:name w:val="index 4"/>
    <w:basedOn w:val="a1"/>
    <w:next w:val="a1"/>
    <w:semiHidden/>
    <w:unhideWhenUsed/>
    <w:rsid w:val="0044195A"/>
    <w:pPr>
      <w:ind w:left="800" w:hanging="200"/>
    </w:pPr>
  </w:style>
  <w:style w:type="paragraph" w:styleId="53">
    <w:name w:val="index 5"/>
    <w:basedOn w:val="a1"/>
    <w:next w:val="a1"/>
    <w:semiHidden/>
    <w:unhideWhenUsed/>
    <w:rsid w:val="0044195A"/>
    <w:pPr>
      <w:ind w:left="1000" w:hanging="200"/>
    </w:pPr>
  </w:style>
  <w:style w:type="paragraph" w:styleId="61">
    <w:name w:val="index 6"/>
    <w:basedOn w:val="a1"/>
    <w:next w:val="a1"/>
    <w:semiHidden/>
    <w:unhideWhenUsed/>
    <w:rsid w:val="0044195A"/>
    <w:pPr>
      <w:ind w:left="1200" w:hanging="200"/>
    </w:pPr>
  </w:style>
  <w:style w:type="paragraph" w:styleId="71">
    <w:name w:val="index 7"/>
    <w:basedOn w:val="a1"/>
    <w:next w:val="a1"/>
    <w:semiHidden/>
    <w:unhideWhenUsed/>
    <w:rsid w:val="0044195A"/>
    <w:pPr>
      <w:ind w:left="1400" w:hanging="200"/>
    </w:pPr>
  </w:style>
  <w:style w:type="paragraph" w:styleId="81">
    <w:name w:val="index 8"/>
    <w:basedOn w:val="a1"/>
    <w:next w:val="a1"/>
    <w:semiHidden/>
    <w:unhideWhenUsed/>
    <w:rsid w:val="0044195A"/>
    <w:pPr>
      <w:ind w:left="1600" w:hanging="200"/>
    </w:pPr>
  </w:style>
  <w:style w:type="paragraph" w:styleId="91">
    <w:name w:val="index 9"/>
    <w:basedOn w:val="a1"/>
    <w:next w:val="a1"/>
    <w:semiHidden/>
    <w:unhideWhenUsed/>
    <w:rsid w:val="0044195A"/>
    <w:pPr>
      <w:ind w:left="1800" w:hanging="200"/>
    </w:pPr>
  </w:style>
  <w:style w:type="paragraph" w:styleId="aff">
    <w:name w:val="index heading"/>
    <w:basedOn w:val="a1"/>
    <w:next w:val="11"/>
    <w:semiHidden/>
    <w:unhideWhenUsed/>
    <w:rsid w:val="0044195A"/>
    <w:rPr>
      <w:rFonts w:ascii="Calibri Light" w:eastAsia="等线 Light" w:hAnsi="Calibri Light"/>
      <w:b/>
      <w:bCs/>
    </w:rPr>
  </w:style>
  <w:style w:type="paragraph" w:styleId="aff0">
    <w:name w:val="Intense Quote"/>
    <w:basedOn w:val="a1"/>
    <w:next w:val="a1"/>
    <w:link w:val="Charc"/>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Charc">
    <w:name w:val="明显引用 Char"/>
    <w:link w:val="aff0"/>
    <w:uiPriority w:val="30"/>
    <w:rsid w:val="0044195A"/>
    <w:rPr>
      <w:i/>
      <w:iCs/>
      <w:color w:val="4472C4"/>
      <w:lang w:val="en-GB" w:eastAsia="en-US"/>
    </w:rPr>
  </w:style>
  <w:style w:type="paragraph" w:styleId="aff1">
    <w:name w:val="List"/>
    <w:basedOn w:val="a1"/>
    <w:rsid w:val="0044195A"/>
    <w:pPr>
      <w:ind w:left="283" w:hanging="283"/>
      <w:contextualSpacing/>
    </w:pPr>
  </w:style>
  <w:style w:type="paragraph" w:styleId="27">
    <w:name w:val="List 2"/>
    <w:basedOn w:val="a1"/>
    <w:semiHidden/>
    <w:unhideWhenUsed/>
    <w:rsid w:val="0044195A"/>
    <w:pPr>
      <w:ind w:left="566" w:hanging="283"/>
      <w:contextualSpacing/>
    </w:pPr>
  </w:style>
  <w:style w:type="paragraph" w:styleId="36">
    <w:name w:val="List 3"/>
    <w:basedOn w:val="a1"/>
    <w:semiHidden/>
    <w:unhideWhenUsed/>
    <w:rsid w:val="0044195A"/>
    <w:pPr>
      <w:ind w:left="849" w:hanging="283"/>
      <w:contextualSpacing/>
    </w:pPr>
  </w:style>
  <w:style w:type="paragraph" w:styleId="44">
    <w:name w:val="List 4"/>
    <w:basedOn w:val="a1"/>
    <w:semiHidden/>
    <w:unhideWhenUsed/>
    <w:rsid w:val="0044195A"/>
    <w:pPr>
      <w:ind w:left="1132" w:hanging="283"/>
      <w:contextualSpacing/>
    </w:pPr>
  </w:style>
  <w:style w:type="paragraph" w:styleId="54">
    <w:name w:val="List 5"/>
    <w:basedOn w:val="a1"/>
    <w:semiHidden/>
    <w:unhideWhenUsed/>
    <w:rsid w:val="0044195A"/>
    <w:pPr>
      <w:ind w:left="1415" w:hanging="283"/>
      <w:contextualSpacing/>
    </w:pPr>
  </w:style>
  <w:style w:type="paragraph" w:styleId="a0">
    <w:name w:val="List Bullet"/>
    <w:basedOn w:val="a1"/>
    <w:rsid w:val="0044195A"/>
    <w:pPr>
      <w:numPr>
        <w:numId w:val="17"/>
      </w:numPr>
      <w:contextualSpacing/>
    </w:pPr>
  </w:style>
  <w:style w:type="paragraph" w:styleId="20">
    <w:name w:val="List Bullet 2"/>
    <w:basedOn w:val="a1"/>
    <w:semiHidden/>
    <w:unhideWhenUsed/>
    <w:rsid w:val="0044195A"/>
    <w:pPr>
      <w:numPr>
        <w:numId w:val="18"/>
      </w:numPr>
      <w:contextualSpacing/>
    </w:pPr>
  </w:style>
  <w:style w:type="paragraph" w:styleId="30">
    <w:name w:val="List Bullet 3"/>
    <w:basedOn w:val="a1"/>
    <w:semiHidden/>
    <w:unhideWhenUsed/>
    <w:rsid w:val="0044195A"/>
    <w:pPr>
      <w:numPr>
        <w:numId w:val="19"/>
      </w:numPr>
      <w:contextualSpacing/>
    </w:pPr>
  </w:style>
  <w:style w:type="paragraph" w:styleId="40">
    <w:name w:val="List Bullet 4"/>
    <w:basedOn w:val="a1"/>
    <w:semiHidden/>
    <w:unhideWhenUsed/>
    <w:rsid w:val="0044195A"/>
    <w:pPr>
      <w:numPr>
        <w:numId w:val="20"/>
      </w:numPr>
      <w:contextualSpacing/>
    </w:pPr>
  </w:style>
  <w:style w:type="paragraph" w:styleId="50">
    <w:name w:val="List Bullet 5"/>
    <w:basedOn w:val="a1"/>
    <w:semiHidden/>
    <w:unhideWhenUsed/>
    <w:rsid w:val="0044195A"/>
    <w:pPr>
      <w:numPr>
        <w:numId w:val="21"/>
      </w:numPr>
      <w:contextualSpacing/>
    </w:pPr>
  </w:style>
  <w:style w:type="paragraph" w:styleId="aff2">
    <w:name w:val="List Continue"/>
    <w:basedOn w:val="a1"/>
    <w:semiHidden/>
    <w:unhideWhenUsed/>
    <w:rsid w:val="0044195A"/>
    <w:pPr>
      <w:spacing w:after="120"/>
      <w:ind w:left="283"/>
      <w:contextualSpacing/>
    </w:pPr>
  </w:style>
  <w:style w:type="paragraph" w:styleId="28">
    <w:name w:val="List Continue 2"/>
    <w:basedOn w:val="a1"/>
    <w:rsid w:val="0044195A"/>
    <w:pPr>
      <w:spacing w:after="120"/>
      <w:ind w:left="566"/>
      <w:contextualSpacing/>
    </w:pPr>
  </w:style>
  <w:style w:type="paragraph" w:styleId="37">
    <w:name w:val="List Continue 3"/>
    <w:basedOn w:val="a1"/>
    <w:rsid w:val="0044195A"/>
    <w:pPr>
      <w:spacing w:after="120"/>
      <w:ind w:left="849"/>
      <w:contextualSpacing/>
    </w:pPr>
  </w:style>
  <w:style w:type="paragraph" w:styleId="45">
    <w:name w:val="List Continue 4"/>
    <w:basedOn w:val="a1"/>
    <w:rsid w:val="0044195A"/>
    <w:pPr>
      <w:spacing w:after="120"/>
      <w:ind w:left="1132"/>
      <w:contextualSpacing/>
    </w:pPr>
  </w:style>
  <w:style w:type="paragraph" w:styleId="55">
    <w:name w:val="List Continue 5"/>
    <w:basedOn w:val="a1"/>
    <w:rsid w:val="0044195A"/>
    <w:pPr>
      <w:spacing w:after="120"/>
      <w:ind w:left="1415"/>
      <w:contextualSpacing/>
    </w:pPr>
  </w:style>
  <w:style w:type="paragraph" w:styleId="a">
    <w:name w:val="List Number"/>
    <w:basedOn w:val="a1"/>
    <w:semiHidden/>
    <w:unhideWhenUsed/>
    <w:rsid w:val="0044195A"/>
    <w:pPr>
      <w:numPr>
        <w:numId w:val="22"/>
      </w:numPr>
      <w:contextualSpacing/>
    </w:pPr>
  </w:style>
  <w:style w:type="paragraph" w:styleId="2">
    <w:name w:val="List Number 2"/>
    <w:basedOn w:val="a1"/>
    <w:semiHidden/>
    <w:unhideWhenUsed/>
    <w:rsid w:val="0044195A"/>
    <w:pPr>
      <w:numPr>
        <w:numId w:val="23"/>
      </w:numPr>
      <w:contextualSpacing/>
    </w:pPr>
  </w:style>
  <w:style w:type="paragraph" w:styleId="3">
    <w:name w:val="List Number 3"/>
    <w:basedOn w:val="a1"/>
    <w:semiHidden/>
    <w:unhideWhenUsed/>
    <w:rsid w:val="0044195A"/>
    <w:pPr>
      <w:numPr>
        <w:numId w:val="24"/>
      </w:numPr>
      <w:contextualSpacing/>
    </w:pPr>
  </w:style>
  <w:style w:type="paragraph" w:styleId="4">
    <w:name w:val="List Number 4"/>
    <w:basedOn w:val="a1"/>
    <w:semiHidden/>
    <w:unhideWhenUsed/>
    <w:rsid w:val="0044195A"/>
    <w:pPr>
      <w:numPr>
        <w:numId w:val="25"/>
      </w:numPr>
      <w:contextualSpacing/>
    </w:pPr>
  </w:style>
  <w:style w:type="paragraph" w:styleId="5">
    <w:name w:val="List Number 5"/>
    <w:basedOn w:val="a1"/>
    <w:semiHidden/>
    <w:unhideWhenUsed/>
    <w:rsid w:val="0044195A"/>
    <w:pPr>
      <w:numPr>
        <w:numId w:val="26"/>
      </w:numPr>
      <w:contextualSpacing/>
    </w:pPr>
  </w:style>
  <w:style w:type="paragraph" w:styleId="aff3">
    <w:name w:val="macro"/>
    <w:link w:val="Chard"/>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3"/>
    <w:semiHidden/>
    <w:rsid w:val="0044195A"/>
    <w:rPr>
      <w:rFonts w:ascii="Courier New" w:hAnsi="Courier New" w:cs="Courier New"/>
      <w:lang w:val="en-GB" w:eastAsia="en-US"/>
    </w:rPr>
  </w:style>
  <w:style w:type="paragraph" w:styleId="aff4">
    <w:name w:val="Message Header"/>
    <w:basedOn w:val="a1"/>
    <w:link w:val="Chare"/>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Chare">
    <w:name w:val="信息标题 Char"/>
    <w:link w:val="aff4"/>
    <w:semiHidden/>
    <w:rsid w:val="0044195A"/>
    <w:rPr>
      <w:rFonts w:ascii="Calibri Light" w:eastAsia="等线 Light" w:hAnsi="Calibri Light"/>
      <w:sz w:val="24"/>
      <w:szCs w:val="24"/>
      <w:shd w:val="pct20" w:color="auto" w:fill="auto"/>
      <w:lang w:val="en-GB" w:eastAsia="en-US"/>
    </w:rPr>
  </w:style>
  <w:style w:type="paragraph" w:styleId="aff5">
    <w:name w:val="No Spacing"/>
    <w:uiPriority w:val="1"/>
    <w:qFormat/>
    <w:rsid w:val="0044195A"/>
    <w:rPr>
      <w:lang w:val="en-GB" w:eastAsia="en-US"/>
    </w:rPr>
  </w:style>
  <w:style w:type="paragraph" w:styleId="aff6">
    <w:name w:val="Normal Indent"/>
    <w:basedOn w:val="a1"/>
    <w:semiHidden/>
    <w:unhideWhenUsed/>
    <w:rsid w:val="0044195A"/>
    <w:pPr>
      <w:ind w:left="720"/>
    </w:pPr>
  </w:style>
  <w:style w:type="paragraph" w:styleId="aff7">
    <w:name w:val="Note Heading"/>
    <w:basedOn w:val="a1"/>
    <w:next w:val="a1"/>
    <w:link w:val="Charf"/>
    <w:semiHidden/>
    <w:unhideWhenUsed/>
    <w:rsid w:val="0044195A"/>
  </w:style>
  <w:style w:type="character" w:customStyle="1" w:styleId="Charf">
    <w:name w:val="注释标题 Char"/>
    <w:link w:val="aff7"/>
    <w:semiHidden/>
    <w:rsid w:val="0044195A"/>
    <w:rPr>
      <w:lang w:val="en-GB" w:eastAsia="en-US"/>
    </w:rPr>
  </w:style>
  <w:style w:type="paragraph" w:styleId="aff8">
    <w:name w:val="Plain Text"/>
    <w:basedOn w:val="a1"/>
    <w:link w:val="Charf0"/>
    <w:semiHidden/>
    <w:unhideWhenUsed/>
    <w:rsid w:val="0044195A"/>
    <w:rPr>
      <w:rFonts w:ascii="Courier New" w:hAnsi="Courier New" w:cs="Courier New"/>
    </w:rPr>
  </w:style>
  <w:style w:type="character" w:customStyle="1" w:styleId="Charf0">
    <w:name w:val="纯文本 Char"/>
    <w:link w:val="aff8"/>
    <w:semiHidden/>
    <w:rsid w:val="0044195A"/>
    <w:rPr>
      <w:rFonts w:ascii="Courier New" w:hAnsi="Courier New" w:cs="Courier New"/>
      <w:lang w:val="en-GB" w:eastAsia="en-US"/>
    </w:rPr>
  </w:style>
  <w:style w:type="paragraph" w:styleId="aff9">
    <w:name w:val="Quote"/>
    <w:basedOn w:val="a1"/>
    <w:next w:val="a1"/>
    <w:link w:val="Charf1"/>
    <w:uiPriority w:val="29"/>
    <w:qFormat/>
    <w:rsid w:val="0044195A"/>
    <w:pPr>
      <w:spacing w:before="200" w:after="160"/>
      <w:ind w:left="864" w:right="864"/>
      <w:jc w:val="center"/>
    </w:pPr>
    <w:rPr>
      <w:i/>
      <w:iCs/>
      <w:color w:val="404040"/>
    </w:rPr>
  </w:style>
  <w:style w:type="character" w:customStyle="1" w:styleId="Charf1">
    <w:name w:val="引用 Char"/>
    <w:link w:val="aff9"/>
    <w:uiPriority w:val="29"/>
    <w:rsid w:val="0044195A"/>
    <w:rPr>
      <w:i/>
      <w:iCs/>
      <w:color w:val="404040"/>
      <w:lang w:val="en-GB" w:eastAsia="en-US"/>
    </w:rPr>
  </w:style>
  <w:style w:type="paragraph" w:styleId="affa">
    <w:name w:val="Salutation"/>
    <w:basedOn w:val="a1"/>
    <w:next w:val="a1"/>
    <w:link w:val="Charf2"/>
    <w:semiHidden/>
    <w:unhideWhenUsed/>
    <w:rsid w:val="0044195A"/>
  </w:style>
  <w:style w:type="character" w:customStyle="1" w:styleId="Charf2">
    <w:name w:val="称呼 Char"/>
    <w:link w:val="affa"/>
    <w:semiHidden/>
    <w:rsid w:val="0044195A"/>
    <w:rPr>
      <w:lang w:val="en-GB" w:eastAsia="en-US"/>
    </w:rPr>
  </w:style>
  <w:style w:type="paragraph" w:styleId="affb">
    <w:name w:val="Signature"/>
    <w:basedOn w:val="a1"/>
    <w:link w:val="Charf3"/>
    <w:semiHidden/>
    <w:unhideWhenUsed/>
    <w:rsid w:val="0044195A"/>
    <w:pPr>
      <w:ind w:left="4252"/>
    </w:pPr>
  </w:style>
  <w:style w:type="character" w:customStyle="1" w:styleId="Charf3">
    <w:name w:val="签名 Char"/>
    <w:link w:val="affb"/>
    <w:semiHidden/>
    <w:rsid w:val="0044195A"/>
    <w:rPr>
      <w:lang w:val="en-GB" w:eastAsia="en-US"/>
    </w:rPr>
  </w:style>
  <w:style w:type="paragraph" w:styleId="affc">
    <w:name w:val="Subtitle"/>
    <w:basedOn w:val="a1"/>
    <w:next w:val="a1"/>
    <w:link w:val="Charf4"/>
    <w:qFormat/>
    <w:rsid w:val="0044195A"/>
    <w:pPr>
      <w:spacing w:after="60"/>
      <w:jc w:val="center"/>
      <w:outlineLvl w:val="1"/>
    </w:pPr>
    <w:rPr>
      <w:rFonts w:ascii="Calibri Light" w:eastAsia="等线 Light" w:hAnsi="Calibri Light"/>
      <w:sz w:val="24"/>
      <w:szCs w:val="24"/>
    </w:rPr>
  </w:style>
  <w:style w:type="character" w:customStyle="1" w:styleId="Charf4">
    <w:name w:val="副标题 Char"/>
    <w:link w:val="affc"/>
    <w:rsid w:val="0044195A"/>
    <w:rPr>
      <w:rFonts w:ascii="Calibri Light" w:eastAsia="等线 Light" w:hAnsi="Calibri Light"/>
      <w:sz w:val="24"/>
      <w:szCs w:val="24"/>
      <w:lang w:val="en-GB" w:eastAsia="en-US"/>
    </w:rPr>
  </w:style>
  <w:style w:type="paragraph" w:styleId="affd">
    <w:name w:val="table of authorities"/>
    <w:basedOn w:val="a1"/>
    <w:next w:val="a1"/>
    <w:rsid w:val="0044195A"/>
    <w:pPr>
      <w:ind w:left="200" w:hanging="200"/>
    </w:pPr>
  </w:style>
  <w:style w:type="paragraph" w:styleId="affe">
    <w:name w:val="table of figures"/>
    <w:basedOn w:val="a1"/>
    <w:next w:val="a1"/>
    <w:semiHidden/>
    <w:unhideWhenUsed/>
    <w:rsid w:val="0044195A"/>
  </w:style>
  <w:style w:type="paragraph" w:styleId="afff">
    <w:name w:val="Title"/>
    <w:basedOn w:val="a1"/>
    <w:next w:val="a1"/>
    <w:link w:val="Charf5"/>
    <w:qFormat/>
    <w:rsid w:val="0044195A"/>
    <w:pPr>
      <w:spacing w:before="240" w:after="60"/>
      <w:jc w:val="center"/>
      <w:outlineLvl w:val="0"/>
    </w:pPr>
    <w:rPr>
      <w:rFonts w:ascii="Calibri Light" w:eastAsia="等线 Light" w:hAnsi="Calibri Light"/>
      <w:b/>
      <w:bCs/>
      <w:kern w:val="28"/>
      <w:sz w:val="32"/>
      <w:szCs w:val="32"/>
    </w:rPr>
  </w:style>
  <w:style w:type="character" w:customStyle="1" w:styleId="Charf5">
    <w:name w:val="标题 Char"/>
    <w:link w:val="afff"/>
    <w:rsid w:val="0044195A"/>
    <w:rPr>
      <w:rFonts w:ascii="Calibri Light" w:eastAsia="等线 Light" w:hAnsi="Calibri Light"/>
      <w:b/>
      <w:bCs/>
      <w:kern w:val="28"/>
      <w:sz w:val="32"/>
      <w:szCs w:val="32"/>
      <w:lang w:val="en-GB" w:eastAsia="en-US"/>
    </w:rPr>
  </w:style>
  <w:style w:type="paragraph" w:styleId="afff0">
    <w:name w:val="toa heading"/>
    <w:basedOn w:val="a1"/>
    <w:next w:val="a1"/>
    <w:semiHidden/>
    <w:unhideWhenUsed/>
    <w:rsid w:val="0044195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44195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styleId="afff1">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__10.vsdx"/><Relationship Id="rId21" Type="http://schemas.openxmlformats.org/officeDocument/2006/relationships/package" Target="embeddings/Microsoft_Visio___2.vsdx"/><Relationship Id="rId34" Type="http://schemas.openxmlformats.org/officeDocument/2006/relationships/image" Target="media/image12.emf"/><Relationship Id="rId42" Type="http://schemas.openxmlformats.org/officeDocument/2006/relationships/package" Target="embeddings/Microsoft_Visio___11.vsdx"/><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package" Target="embeddings/Microsoft_Visio___17.vsdx"/><Relationship Id="rId63" Type="http://schemas.openxmlformats.org/officeDocument/2006/relationships/image" Target="media/image29.emf"/><Relationship Id="rId68" Type="http://schemas.openxmlformats.org/officeDocument/2006/relationships/oleObject" Target="embeddings/Microsoft_Visio_2003-2010___3.vsd"/><Relationship Id="rId76" Type="http://schemas.openxmlformats.org/officeDocument/2006/relationships/package" Target="embeddings/Microsoft_Visio___23.vsdx"/><Relationship Id="rId7" Type="http://schemas.openxmlformats.org/officeDocument/2006/relationships/webSettings" Target="webSettings.xml"/><Relationship Id="rId71" Type="http://schemas.openxmlformats.org/officeDocument/2006/relationships/image" Target="media/image33.emf"/><Relationship Id="rId92"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9" Type="http://schemas.openxmlformats.org/officeDocument/2006/relationships/image" Target="media/image9.wmf"/><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__9.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package" Target="embeddings/Microsoft_Visio___16.vsdx"/><Relationship Id="rId58" Type="http://schemas.openxmlformats.org/officeDocument/2006/relationships/image" Target="media/image25.emf"/><Relationship Id="rId66" Type="http://schemas.openxmlformats.org/officeDocument/2006/relationships/oleObject" Target="embeddings/Microsoft_Visio_2003-2010___2.vsd"/><Relationship Id="rId74" Type="http://schemas.openxmlformats.org/officeDocument/2006/relationships/package" Target="embeddings/Microsoft_Visio___22.vsdx"/><Relationship Id="rId79" Type="http://schemas.openxmlformats.org/officeDocument/2006/relationships/package" Target="embeddings/Microsoft_Visio___24.vsdx"/><Relationship Id="rId5" Type="http://schemas.microsoft.com/office/2007/relationships/stylesWithEffects" Target="stylesWithEffects.xml"/><Relationship Id="rId61" Type="http://schemas.openxmlformats.org/officeDocument/2006/relationships/image" Target="media/image27.png"/><Relationship Id="rId82" Type="http://schemas.openxmlformats.org/officeDocument/2006/relationships/fontTable" Target="fontTable.xml"/><Relationship Id="rId19" Type="http://schemas.openxmlformats.org/officeDocument/2006/relationships/package" Target="embeddings/Microsoft_Visio___1.vsd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emf"/><Relationship Id="rId35" Type="http://schemas.openxmlformats.org/officeDocument/2006/relationships/package" Target="embeddings/Microsoft_Visio___8.vsdx"/><Relationship Id="rId43" Type="http://schemas.openxmlformats.org/officeDocument/2006/relationships/image" Target="media/image17.emf"/><Relationship Id="rId48" Type="http://schemas.openxmlformats.org/officeDocument/2006/relationships/package" Target="embeddings/Microsoft_Visio___14.vsdx"/><Relationship Id="rId56" Type="http://schemas.openxmlformats.org/officeDocument/2006/relationships/image" Target="media/image24.emf"/><Relationship Id="rId64" Type="http://schemas.openxmlformats.org/officeDocument/2006/relationships/oleObject" Target="embeddings/Microsoft_Visio_2003-2010___1.vsd"/><Relationship Id="rId69" Type="http://schemas.openxmlformats.org/officeDocument/2006/relationships/image" Target="media/image32.emf"/><Relationship Id="rId77" Type="http://schemas.openxmlformats.org/officeDocument/2006/relationships/image" Target="media/image36.png"/><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package" Target="embeddings/Microsoft_Visio___21.vsdx"/><Relationship Id="rId80" Type="http://schemas.openxmlformats.org/officeDocument/2006/relationships/header" Target="header1.xml"/><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4.emf"/><Relationship Id="rId46" Type="http://schemas.openxmlformats.org/officeDocument/2006/relationships/package" Target="embeddings/Microsoft_Visio___13.vsdx"/><Relationship Id="rId59" Type="http://schemas.openxmlformats.org/officeDocument/2006/relationships/package" Target="embeddings/Microsoft_Visio___19.vsdx"/><Relationship Id="rId67" Type="http://schemas.openxmlformats.org/officeDocument/2006/relationships/image" Target="media/image31.emf"/><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8.png"/><Relationship Id="rId70" Type="http://schemas.openxmlformats.org/officeDocument/2006/relationships/package" Target="embeddings/Microsoft_Visio___20.vsdx"/><Relationship Id="rId75" Type="http://schemas.openxmlformats.org/officeDocument/2006/relationships/image" Target="media/image35.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__18.vsdx"/><Relationship Id="rId10" Type="http://schemas.openxmlformats.org/officeDocument/2006/relationships/image" Target="media/image1.jpeg"/><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footer" Target="footer1.xml"/><Relationship Id="rId9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FE148F-1266-431F-8F78-A88366B20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82</TotalTime>
  <Pages>98</Pages>
  <Words>39828</Words>
  <Characters>227024</Characters>
  <Application>Microsoft Office Word</Application>
  <DocSecurity>0</DocSecurity>
  <Lines>1891</Lines>
  <Paragraphs>532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266320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34</cp:revision>
  <cp:lastPrinted>2019-02-25T14:05:00Z</cp:lastPrinted>
  <dcterms:created xsi:type="dcterms:W3CDTF">2022-11-30T08:41:00Z</dcterms:created>
  <dcterms:modified xsi:type="dcterms:W3CDTF">2023-01-25T14:47:00Z</dcterms:modified>
</cp:coreProperties>
</file>